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58B" w:rsidRPr="00AA4152" w:rsidRDefault="0083058B" w:rsidP="00A52B57">
      <w:pPr>
        <w:jc w:val="center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i1025" type="#_x0000_t75" style="width:39pt;height:48.75pt;visibility:visible">
            <v:imagedata r:id="rId7" o:title=""/>
            <o:lock v:ext="edit" aspectratio="f"/>
          </v:shape>
        </w:pict>
      </w:r>
    </w:p>
    <w:p w:rsidR="0083058B" w:rsidRPr="00AA4152" w:rsidRDefault="0083058B" w:rsidP="00A52B57">
      <w:pPr>
        <w:jc w:val="center"/>
        <w:rPr>
          <w:noProof/>
          <w:sz w:val="16"/>
          <w:szCs w:val="16"/>
        </w:rPr>
      </w:pPr>
    </w:p>
    <w:p w:rsidR="0083058B" w:rsidRPr="00A52B57" w:rsidRDefault="0083058B" w:rsidP="00A52B57">
      <w:pPr>
        <w:jc w:val="center"/>
        <w:rPr>
          <w:b/>
          <w:noProof/>
          <w:sz w:val="24"/>
        </w:rPr>
      </w:pPr>
      <w:r w:rsidRPr="00A52B57">
        <w:rPr>
          <w:b/>
          <w:noProof/>
          <w:sz w:val="24"/>
        </w:rPr>
        <w:t>УКРАЇНА</w:t>
      </w:r>
    </w:p>
    <w:p w:rsidR="0083058B" w:rsidRPr="00A52B57" w:rsidRDefault="0083058B" w:rsidP="00A52B57">
      <w:pPr>
        <w:jc w:val="center"/>
        <w:rPr>
          <w:b/>
          <w:sz w:val="16"/>
          <w:szCs w:val="16"/>
        </w:rPr>
      </w:pPr>
    </w:p>
    <w:p w:rsidR="0083058B" w:rsidRPr="00A52B57" w:rsidRDefault="0083058B" w:rsidP="00A52B57">
      <w:pPr>
        <w:jc w:val="center"/>
        <w:rPr>
          <w:b/>
          <w:szCs w:val="28"/>
        </w:rPr>
      </w:pPr>
      <w:r w:rsidRPr="00A52B57">
        <w:rPr>
          <w:b/>
          <w:szCs w:val="28"/>
        </w:rPr>
        <w:t>ВАЛКІВСЬКА РАЙОННА ДЕРЖАВНА АДМІНІСТРАЦІЯ</w:t>
      </w:r>
    </w:p>
    <w:p w:rsidR="0083058B" w:rsidRPr="00A52B57" w:rsidRDefault="0083058B" w:rsidP="00A52B57">
      <w:pPr>
        <w:jc w:val="center"/>
        <w:rPr>
          <w:b/>
          <w:szCs w:val="28"/>
        </w:rPr>
      </w:pPr>
      <w:r w:rsidRPr="00A52B57">
        <w:rPr>
          <w:b/>
          <w:szCs w:val="28"/>
        </w:rPr>
        <w:t>ВІДДІЛ ОСВІТИ</w:t>
      </w:r>
    </w:p>
    <w:p w:rsidR="0083058B" w:rsidRPr="00A52B57" w:rsidRDefault="0083058B" w:rsidP="00A52B57">
      <w:pPr>
        <w:jc w:val="center"/>
        <w:rPr>
          <w:b/>
          <w:szCs w:val="28"/>
        </w:rPr>
      </w:pPr>
    </w:p>
    <w:p w:rsidR="0083058B" w:rsidRPr="00A52B57" w:rsidRDefault="0083058B" w:rsidP="00A52B57">
      <w:pPr>
        <w:jc w:val="center"/>
        <w:rPr>
          <w:b/>
          <w:szCs w:val="28"/>
        </w:rPr>
      </w:pPr>
      <w:r w:rsidRPr="00A52B57">
        <w:rPr>
          <w:b/>
          <w:szCs w:val="28"/>
        </w:rPr>
        <w:t>НАКАЗ</w:t>
      </w:r>
    </w:p>
    <w:p w:rsidR="0083058B" w:rsidRPr="00A52B57" w:rsidRDefault="0083058B" w:rsidP="00A52B57">
      <w:pPr>
        <w:jc w:val="center"/>
        <w:rPr>
          <w:b/>
        </w:rPr>
      </w:pPr>
    </w:p>
    <w:p w:rsidR="0083058B" w:rsidRPr="00A52B57" w:rsidRDefault="0083058B" w:rsidP="00A52B57">
      <w:pPr>
        <w:rPr>
          <w:b/>
          <w:sz w:val="16"/>
          <w:szCs w:val="16"/>
        </w:rPr>
      </w:pPr>
      <w:r w:rsidRPr="00A52B57">
        <w:rPr>
          <w:b/>
        </w:rPr>
        <w:t xml:space="preserve"> </w:t>
      </w:r>
    </w:p>
    <w:p w:rsidR="0083058B" w:rsidRPr="00A52B57" w:rsidRDefault="0083058B" w:rsidP="00A52B57">
      <w:pPr>
        <w:rPr>
          <w:b/>
          <w:bCs/>
        </w:rPr>
      </w:pPr>
      <w:r>
        <w:rPr>
          <w:b/>
          <w:bCs/>
          <w:lang w:val="uk-UA"/>
        </w:rPr>
        <w:t>02</w:t>
      </w:r>
      <w:r w:rsidRPr="00A52B57">
        <w:rPr>
          <w:b/>
          <w:bCs/>
        </w:rPr>
        <w:t xml:space="preserve">.12.2019                                 </w:t>
      </w:r>
      <w:r w:rsidRPr="00A52B57">
        <w:rPr>
          <w:b/>
          <w:bCs/>
        </w:rPr>
        <w:tab/>
        <w:t xml:space="preserve"> Валки                                                     № 1</w:t>
      </w:r>
      <w:r>
        <w:rPr>
          <w:b/>
          <w:bCs/>
          <w:lang w:val="uk-UA"/>
        </w:rPr>
        <w:t>5</w:t>
      </w:r>
      <w:r w:rsidRPr="00A52B57">
        <w:rPr>
          <w:b/>
          <w:bCs/>
        </w:rPr>
        <w:t>7</w:t>
      </w:r>
    </w:p>
    <w:p w:rsidR="0083058B" w:rsidRDefault="0083058B" w:rsidP="00147DEE">
      <w:pPr>
        <w:jc w:val="center"/>
        <w:rPr>
          <w:b/>
          <w:szCs w:val="28"/>
          <w:lang w:val="uk-UA"/>
        </w:rPr>
      </w:pPr>
    </w:p>
    <w:p w:rsidR="0083058B" w:rsidRDefault="0083058B" w:rsidP="00147DEE">
      <w:pPr>
        <w:ind w:right="4778"/>
        <w:rPr>
          <w:b/>
          <w:lang w:val="uk-UA"/>
        </w:rPr>
      </w:pPr>
      <w:r>
        <w:rPr>
          <w:b/>
          <w:lang w:val="uk-UA"/>
        </w:rPr>
        <w:t>Про внесення змін до паспортів</w:t>
      </w:r>
    </w:p>
    <w:p w:rsidR="0083058B" w:rsidRDefault="0083058B" w:rsidP="00147DEE">
      <w:pPr>
        <w:ind w:right="4778"/>
        <w:rPr>
          <w:b/>
          <w:lang w:val="uk-UA"/>
        </w:rPr>
      </w:pPr>
      <w:r>
        <w:rPr>
          <w:b/>
          <w:lang w:val="uk-UA"/>
        </w:rPr>
        <w:t>бюджетних програм на 2019 рік</w:t>
      </w:r>
    </w:p>
    <w:p w:rsidR="0083058B" w:rsidRDefault="0083058B" w:rsidP="00147DEE">
      <w:pPr>
        <w:ind w:right="4778"/>
        <w:rPr>
          <w:b/>
          <w:lang w:val="uk-UA"/>
        </w:rPr>
      </w:pPr>
    </w:p>
    <w:p w:rsidR="0083058B" w:rsidRDefault="0083058B" w:rsidP="00147DEE">
      <w:pPr>
        <w:ind w:right="4984"/>
        <w:jc w:val="both"/>
        <w:rPr>
          <w:b/>
          <w:szCs w:val="28"/>
          <w:lang w:val="uk-UA"/>
        </w:rPr>
      </w:pPr>
    </w:p>
    <w:p w:rsidR="0083058B" w:rsidRDefault="0083058B" w:rsidP="004C678B">
      <w:pPr>
        <w:spacing w:line="360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Відповідно до статей 6, 41 Закону України «Про місцеві державні адміністрації», </w:t>
      </w:r>
      <w:r w:rsidRPr="00622D84">
        <w:rPr>
          <w:szCs w:val="28"/>
          <w:lang w:val="uk-UA"/>
        </w:rPr>
        <w:t>Правил складання паспортів бюджетних програм місцевих бюджетів та звітів про їх виконання, затверджених наказом Міністерства фінансів України від 26 серпня 2014 року № 836, зареєстрованим у Міністерстві юстиції України 10 вересня 2014 року за № 1104/25881 (у редакції наказу Міністерства фінансів України від 30 вересня 2016 року № 860</w:t>
      </w:r>
      <w:r>
        <w:rPr>
          <w:szCs w:val="28"/>
          <w:lang w:val="uk-UA"/>
        </w:rPr>
        <w:t>, від 28 квітня 2017 року № 472</w:t>
      </w:r>
      <w:r w:rsidRPr="00622D84">
        <w:rPr>
          <w:szCs w:val="28"/>
          <w:lang w:val="uk-UA"/>
        </w:rPr>
        <w:t>),</w:t>
      </w:r>
      <w:r>
        <w:rPr>
          <w:szCs w:val="28"/>
          <w:lang w:val="uk-UA"/>
        </w:rPr>
        <w:t xml:space="preserve"> </w:t>
      </w:r>
      <w:r w:rsidRPr="003073A5">
        <w:rPr>
          <w:szCs w:val="28"/>
          <w:lang w:val="uk-UA"/>
        </w:rPr>
        <w:t>рішення ХХ</w:t>
      </w:r>
      <w:r>
        <w:rPr>
          <w:szCs w:val="28"/>
          <w:lang w:val="uk-UA"/>
        </w:rPr>
        <w:t>Х</w:t>
      </w:r>
      <w:r>
        <w:rPr>
          <w:szCs w:val="28"/>
          <w:lang w:val="en-US"/>
        </w:rPr>
        <w:t>II</w:t>
      </w:r>
      <w:r w:rsidRPr="003073A5">
        <w:rPr>
          <w:szCs w:val="28"/>
          <w:lang w:val="uk-UA"/>
        </w:rPr>
        <w:t xml:space="preserve"> сесії </w:t>
      </w:r>
      <w:r w:rsidRPr="003073A5">
        <w:rPr>
          <w:szCs w:val="28"/>
          <w:lang w:val="en-US"/>
        </w:rPr>
        <w:t>VII</w:t>
      </w:r>
      <w:r>
        <w:rPr>
          <w:szCs w:val="28"/>
          <w:lang w:val="uk-UA"/>
        </w:rPr>
        <w:t xml:space="preserve"> скликання</w:t>
      </w:r>
      <w:r w:rsidRPr="003073A5">
        <w:rPr>
          <w:szCs w:val="28"/>
          <w:lang w:val="uk-UA"/>
        </w:rPr>
        <w:t xml:space="preserve"> від </w:t>
      </w:r>
      <w:r w:rsidRPr="002478B8">
        <w:rPr>
          <w:szCs w:val="28"/>
          <w:lang w:val="uk-UA"/>
        </w:rPr>
        <w:t>2</w:t>
      </w:r>
      <w:r w:rsidRPr="003073A5">
        <w:rPr>
          <w:szCs w:val="28"/>
          <w:lang w:val="uk-UA"/>
        </w:rPr>
        <w:t>0.</w:t>
      </w:r>
      <w:r>
        <w:rPr>
          <w:szCs w:val="28"/>
          <w:lang w:val="uk-UA"/>
        </w:rPr>
        <w:t>12.2018</w:t>
      </w:r>
      <w:r w:rsidRPr="003073A5">
        <w:rPr>
          <w:szCs w:val="28"/>
          <w:lang w:val="uk-UA"/>
        </w:rPr>
        <w:t xml:space="preserve"> </w:t>
      </w:r>
      <w:r w:rsidRPr="00903BAE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</w:t>
      </w:r>
      <w:r w:rsidRPr="00903BAE">
        <w:rPr>
          <w:szCs w:val="28"/>
          <w:lang w:val="uk-UA"/>
        </w:rPr>
        <w:t>686-</w:t>
      </w:r>
      <w:r w:rsidRPr="00903BAE">
        <w:rPr>
          <w:szCs w:val="28"/>
          <w:lang w:val="en-US"/>
        </w:rPr>
        <w:t>VII</w:t>
      </w:r>
      <w:r w:rsidRPr="00903BAE">
        <w:rPr>
          <w:szCs w:val="28"/>
          <w:lang w:val="uk-UA"/>
        </w:rPr>
        <w:t xml:space="preserve">  «Про  районний бюджет на 2019 рік»,</w:t>
      </w:r>
      <w:r>
        <w:rPr>
          <w:szCs w:val="28"/>
          <w:lang w:val="uk-UA"/>
        </w:rPr>
        <w:t xml:space="preserve"> рішення ХХХІІІ сесії 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скликання  </w:t>
      </w:r>
      <w:r>
        <w:rPr>
          <w:szCs w:val="28"/>
          <w:lang w:val="uk-UA"/>
        </w:rPr>
        <w:t xml:space="preserve"> від 12.02.2019 № 713-</w:t>
      </w:r>
      <w:r w:rsidRPr="003073A5">
        <w:rPr>
          <w:szCs w:val="28"/>
          <w:lang w:val="en-US"/>
        </w:rPr>
        <w:t>VII</w:t>
      </w:r>
      <w:r>
        <w:rPr>
          <w:szCs w:val="28"/>
          <w:lang w:val="uk-UA"/>
        </w:rPr>
        <w:t xml:space="preserve"> «Про внесення змін до рішення районної ради</w:t>
      </w:r>
      <w:r w:rsidRPr="003073A5">
        <w:rPr>
          <w:szCs w:val="28"/>
          <w:lang w:val="uk-UA"/>
        </w:rPr>
        <w:t xml:space="preserve"> від </w:t>
      </w:r>
      <w:r w:rsidRPr="002478B8">
        <w:rPr>
          <w:szCs w:val="28"/>
          <w:lang w:val="uk-UA"/>
        </w:rPr>
        <w:t>2</w:t>
      </w:r>
      <w:r w:rsidRPr="003073A5">
        <w:rPr>
          <w:szCs w:val="28"/>
          <w:lang w:val="uk-UA"/>
        </w:rPr>
        <w:t>0.</w:t>
      </w:r>
      <w:r>
        <w:rPr>
          <w:szCs w:val="28"/>
          <w:lang w:val="uk-UA"/>
        </w:rPr>
        <w:t>12.2018</w:t>
      </w:r>
      <w:r w:rsidRPr="003073A5">
        <w:rPr>
          <w:szCs w:val="28"/>
          <w:lang w:val="uk-UA"/>
        </w:rPr>
        <w:t xml:space="preserve"> </w:t>
      </w:r>
      <w:r w:rsidRPr="00903BAE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</w:t>
      </w:r>
      <w:r w:rsidRPr="00903BAE">
        <w:rPr>
          <w:szCs w:val="28"/>
          <w:lang w:val="uk-UA"/>
        </w:rPr>
        <w:t>686-</w:t>
      </w:r>
      <w:r w:rsidRPr="00903BAE">
        <w:rPr>
          <w:szCs w:val="28"/>
          <w:lang w:val="en-US"/>
        </w:rPr>
        <w:t>VII</w:t>
      </w:r>
      <w:r w:rsidRPr="00903BAE">
        <w:rPr>
          <w:szCs w:val="28"/>
          <w:lang w:val="uk-UA"/>
        </w:rPr>
        <w:t xml:space="preserve"> «Про  районний бюджет на 2019 рік»</w:t>
      </w:r>
      <w:r>
        <w:rPr>
          <w:szCs w:val="28"/>
          <w:lang w:val="uk-UA"/>
        </w:rPr>
        <w:t xml:space="preserve"> та додатків до нього (зі змінами), рішення ХХХІІІ сесії </w:t>
      </w:r>
      <w:r w:rsidRPr="003073A5">
        <w:rPr>
          <w:szCs w:val="28"/>
          <w:lang w:val="en-US"/>
        </w:rPr>
        <w:t>VII</w:t>
      </w:r>
      <w:r>
        <w:rPr>
          <w:szCs w:val="28"/>
          <w:lang w:val="uk-UA"/>
        </w:rPr>
        <w:t xml:space="preserve"> скликання від 12.02.2019 № 712-</w:t>
      </w:r>
      <w:r w:rsidRPr="003073A5">
        <w:rPr>
          <w:szCs w:val="28"/>
          <w:lang w:val="en-US"/>
        </w:rPr>
        <w:t>VII</w:t>
      </w:r>
      <w:r>
        <w:rPr>
          <w:szCs w:val="28"/>
          <w:lang w:val="uk-UA"/>
        </w:rPr>
        <w:t xml:space="preserve"> «Про розподіл вільного залишку районного бюджету», рішення ХХХІ</w:t>
      </w:r>
      <w:r>
        <w:rPr>
          <w:szCs w:val="28"/>
          <w:lang w:val="en-US"/>
        </w:rPr>
        <w:t>V</w:t>
      </w:r>
      <w:r>
        <w:rPr>
          <w:szCs w:val="28"/>
          <w:lang w:val="uk-UA"/>
        </w:rPr>
        <w:t xml:space="preserve"> сесії </w:t>
      </w:r>
      <w:r w:rsidRPr="003073A5">
        <w:rPr>
          <w:szCs w:val="28"/>
          <w:lang w:val="en-US"/>
        </w:rPr>
        <w:t>VII</w:t>
      </w:r>
      <w:r>
        <w:rPr>
          <w:szCs w:val="28"/>
          <w:lang w:val="uk-UA"/>
        </w:rPr>
        <w:t xml:space="preserve"> скликання</w:t>
      </w:r>
      <w:r w:rsidRPr="003073A5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від </w:t>
      </w:r>
      <w:r w:rsidRPr="00756529">
        <w:rPr>
          <w:szCs w:val="28"/>
          <w:lang w:val="uk-UA"/>
        </w:rPr>
        <w:t>05</w:t>
      </w:r>
      <w:r>
        <w:rPr>
          <w:szCs w:val="28"/>
          <w:lang w:val="uk-UA"/>
        </w:rPr>
        <w:t>.0</w:t>
      </w:r>
      <w:r w:rsidRPr="00756529">
        <w:rPr>
          <w:szCs w:val="28"/>
          <w:lang w:val="uk-UA"/>
        </w:rPr>
        <w:t>3</w:t>
      </w:r>
      <w:r>
        <w:rPr>
          <w:szCs w:val="28"/>
          <w:lang w:val="uk-UA"/>
        </w:rPr>
        <w:t>.2019 № 7</w:t>
      </w:r>
      <w:r w:rsidRPr="00756529">
        <w:rPr>
          <w:szCs w:val="28"/>
          <w:lang w:val="uk-UA"/>
        </w:rPr>
        <w:t>30</w:t>
      </w:r>
      <w:r>
        <w:rPr>
          <w:szCs w:val="28"/>
          <w:lang w:val="uk-UA"/>
        </w:rPr>
        <w:t>-</w:t>
      </w:r>
      <w:r w:rsidRPr="003073A5">
        <w:rPr>
          <w:szCs w:val="28"/>
          <w:lang w:val="en-US"/>
        </w:rPr>
        <w:t>VII</w:t>
      </w:r>
      <w:r>
        <w:rPr>
          <w:szCs w:val="28"/>
          <w:lang w:val="uk-UA"/>
        </w:rPr>
        <w:t xml:space="preserve"> «Про внесення змін до рішення районної ради</w:t>
      </w:r>
      <w:r w:rsidRPr="003073A5">
        <w:rPr>
          <w:szCs w:val="28"/>
          <w:lang w:val="uk-UA"/>
        </w:rPr>
        <w:t xml:space="preserve"> від </w:t>
      </w:r>
      <w:r w:rsidRPr="002478B8">
        <w:rPr>
          <w:szCs w:val="28"/>
          <w:lang w:val="uk-UA"/>
        </w:rPr>
        <w:t>2</w:t>
      </w:r>
      <w:r w:rsidRPr="003073A5">
        <w:rPr>
          <w:szCs w:val="28"/>
          <w:lang w:val="uk-UA"/>
        </w:rPr>
        <w:t>0.</w:t>
      </w:r>
      <w:r>
        <w:rPr>
          <w:szCs w:val="28"/>
          <w:lang w:val="uk-UA"/>
        </w:rPr>
        <w:t>12.2018</w:t>
      </w:r>
      <w:r w:rsidRPr="003073A5">
        <w:rPr>
          <w:szCs w:val="28"/>
          <w:lang w:val="uk-UA"/>
        </w:rPr>
        <w:t xml:space="preserve"> </w:t>
      </w:r>
      <w:r w:rsidRPr="00903BAE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</w:t>
      </w:r>
      <w:r w:rsidRPr="00903BAE">
        <w:rPr>
          <w:szCs w:val="28"/>
          <w:lang w:val="uk-UA"/>
        </w:rPr>
        <w:t>686-</w:t>
      </w:r>
      <w:r w:rsidRPr="00903BAE">
        <w:rPr>
          <w:szCs w:val="28"/>
          <w:lang w:val="en-US"/>
        </w:rPr>
        <w:t>VII</w:t>
      </w:r>
      <w:r w:rsidRPr="00903BAE">
        <w:rPr>
          <w:szCs w:val="28"/>
          <w:lang w:val="uk-UA"/>
        </w:rPr>
        <w:t xml:space="preserve">  «Про  районний бюджет на 2019 рік»</w:t>
      </w:r>
      <w:r>
        <w:rPr>
          <w:szCs w:val="28"/>
          <w:lang w:val="uk-UA"/>
        </w:rPr>
        <w:t xml:space="preserve"> та додатків до нього (зі змінами), рішення ХХХ</w:t>
      </w:r>
      <w:r>
        <w:rPr>
          <w:szCs w:val="28"/>
          <w:lang w:val="en-US"/>
        </w:rPr>
        <w:t>V</w:t>
      </w:r>
      <w:r>
        <w:rPr>
          <w:szCs w:val="28"/>
          <w:lang w:val="uk-UA"/>
        </w:rPr>
        <w:t xml:space="preserve"> сесії </w:t>
      </w:r>
      <w:r w:rsidRPr="003073A5">
        <w:rPr>
          <w:szCs w:val="28"/>
          <w:lang w:val="en-US"/>
        </w:rPr>
        <w:t>VII</w:t>
      </w:r>
      <w:r>
        <w:rPr>
          <w:szCs w:val="28"/>
          <w:lang w:val="uk-UA"/>
        </w:rPr>
        <w:t xml:space="preserve"> скликання від </w:t>
      </w:r>
      <w:r w:rsidRPr="00756529">
        <w:rPr>
          <w:szCs w:val="28"/>
          <w:lang w:val="uk-UA"/>
        </w:rPr>
        <w:t>0</w:t>
      </w:r>
      <w:r>
        <w:rPr>
          <w:szCs w:val="28"/>
          <w:lang w:val="uk-UA"/>
        </w:rPr>
        <w:t>4.04.2019            № 747-</w:t>
      </w:r>
      <w:r w:rsidRPr="003073A5">
        <w:rPr>
          <w:szCs w:val="28"/>
          <w:lang w:val="en-US"/>
        </w:rPr>
        <w:t>VII</w:t>
      </w:r>
      <w:r>
        <w:rPr>
          <w:szCs w:val="28"/>
          <w:lang w:val="uk-UA"/>
        </w:rPr>
        <w:t xml:space="preserve"> «Про внесення змін до рішення районної ради</w:t>
      </w:r>
      <w:r w:rsidRPr="003073A5">
        <w:rPr>
          <w:szCs w:val="28"/>
          <w:lang w:val="uk-UA"/>
        </w:rPr>
        <w:t xml:space="preserve"> від </w:t>
      </w:r>
      <w:r w:rsidRPr="002478B8">
        <w:rPr>
          <w:szCs w:val="28"/>
          <w:lang w:val="uk-UA"/>
        </w:rPr>
        <w:t>2</w:t>
      </w:r>
      <w:r w:rsidRPr="003073A5">
        <w:rPr>
          <w:szCs w:val="28"/>
          <w:lang w:val="uk-UA"/>
        </w:rPr>
        <w:t>0.</w:t>
      </w:r>
      <w:r>
        <w:rPr>
          <w:szCs w:val="28"/>
          <w:lang w:val="uk-UA"/>
        </w:rPr>
        <w:t>12.2018</w:t>
      </w:r>
      <w:r w:rsidRPr="003073A5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                  </w:t>
      </w:r>
      <w:r w:rsidRPr="00903BAE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</w:t>
      </w:r>
      <w:r w:rsidRPr="00903BAE">
        <w:rPr>
          <w:szCs w:val="28"/>
          <w:lang w:val="uk-UA"/>
        </w:rPr>
        <w:t>686-</w:t>
      </w:r>
      <w:r w:rsidRPr="00903BAE">
        <w:rPr>
          <w:szCs w:val="28"/>
          <w:lang w:val="en-US"/>
        </w:rPr>
        <w:t>VII</w:t>
      </w:r>
      <w:r>
        <w:rPr>
          <w:szCs w:val="28"/>
          <w:lang w:val="uk-UA"/>
        </w:rPr>
        <w:t xml:space="preserve"> «Про</w:t>
      </w:r>
      <w:r w:rsidRPr="00903BAE">
        <w:rPr>
          <w:szCs w:val="28"/>
          <w:lang w:val="uk-UA"/>
        </w:rPr>
        <w:t xml:space="preserve"> районний бюджет на 2019 рік»</w:t>
      </w:r>
      <w:r>
        <w:rPr>
          <w:szCs w:val="28"/>
          <w:lang w:val="uk-UA"/>
        </w:rPr>
        <w:t xml:space="preserve"> та додатків до нього                       (зі змінами), рішення ХХХ</w:t>
      </w:r>
      <w:r>
        <w:rPr>
          <w:szCs w:val="28"/>
          <w:lang w:val="en-US"/>
        </w:rPr>
        <w:t>V</w:t>
      </w:r>
      <w:r>
        <w:rPr>
          <w:szCs w:val="28"/>
          <w:lang w:val="uk-UA"/>
        </w:rPr>
        <w:t xml:space="preserve"> сесії </w:t>
      </w:r>
      <w:r w:rsidRPr="003073A5">
        <w:rPr>
          <w:szCs w:val="28"/>
          <w:lang w:val="en-US"/>
        </w:rPr>
        <w:t>VII</w:t>
      </w:r>
      <w:r>
        <w:rPr>
          <w:szCs w:val="28"/>
          <w:lang w:val="uk-UA"/>
        </w:rPr>
        <w:t xml:space="preserve"> скликання від 04.04.2019 № 746-</w:t>
      </w:r>
      <w:r w:rsidRPr="003073A5">
        <w:rPr>
          <w:szCs w:val="28"/>
          <w:lang w:val="en-US"/>
        </w:rPr>
        <w:t>VII</w:t>
      </w:r>
      <w:r>
        <w:rPr>
          <w:szCs w:val="28"/>
          <w:lang w:val="uk-UA"/>
        </w:rPr>
        <w:t xml:space="preserve"> «Про розподіл вільного залишку районного бюджету», розпорядження голови Валківської районної державної адміністрації від 18.04.2019 № 65,                          від 23.05.2019 № 81, рішення ХХХ</w:t>
      </w:r>
      <w:r>
        <w:rPr>
          <w:szCs w:val="28"/>
          <w:lang w:val="en-US"/>
        </w:rPr>
        <w:t>V</w:t>
      </w:r>
      <w:r>
        <w:rPr>
          <w:szCs w:val="28"/>
          <w:lang w:val="uk-UA"/>
        </w:rPr>
        <w:t xml:space="preserve">І сесії </w:t>
      </w:r>
      <w:r w:rsidRPr="003073A5">
        <w:rPr>
          <w:szCs w:val="28"/>
          <w:lang w:val="en-US"/>
        </w:rPr>
        <w:t>VII</w:t>
      </w:r>
      <w:r>
        <w:rPr>
          <w:szCs w:val="28"/>
          <w:lang w:val="uk-UA"/>
        </w:rPr>
        <w:t xml:space="preserve"> скликання від 31.05.2019                   № 755-</w:t>
      </w:r>
      <w:r w:rsidRPr="003073A5">
        <w:rPr>
          <w:szCs w:val="28"/>
          <w:lang w:val="en-US"/>
        </w:rPr>
        <w:t>VII</w:t>
      </w:r>
      <w:r>
        <w:rPr>
          <w:szCs w:val="28"/>
          <w:lang w:val="uk-UA"/>
        </w:rPr>
        <w:t xml:space="preserve"> «Про внесення змін до рішення районної ради</w:t>
      </w:r>
      <w:r w:rsidRPr="003073A5">
        <w:rPr>
          <w:szCs w:val="28"/>
          <w:lang w:val="uk-UA"/>
        </w:rPr>
        <w:t xml:space="preserve"> від </w:t>
      </w:r>
      <w:r w:rsidRPr="002478B8">
        <w:rPr>
          <w:szCs w:val="28"/>
          <w:lang w:val="uk-UA"/>
        </w:rPr>
        <w:t>2</w:t>
      </w:r>
      <w:r w:rsidRPr="003073A5">
        <w:rPr>
          <w:szCs w:val="28"/>
          <w:lang w:val="uk-UA"/>
        </w:rPr>
        <w:t>0.</w:t>
      </w:r>
      <w:r>
        <w:rPr>
          <w:szCs w:val="28"/>
          <w:lang w:val="uk-UA"/>
        </w:rPr>
        <w:t>12</w:t>
      </w:r>
      <w:r w:rsidRPr="003073A5">
        <w:rPr>
          <w:szCs w:val="28"/>
          <w:lang w:val="uk-UA"/>
        </w:rPr>
        <w:t xml:space="preserve">.2018  </w:t>
      </w:r>
      <w:r w:rsidRPr="00903BAE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</w:t>
      </w:r>
      <w:r w:rsidRPr="00903BAE">
        <w:rPr>
          <w:szCs w:val="28"/>
          <w:lang w:val="uk-UA"/>
        </w:rPr>
        <w:t>686-</w:t>
      </w:r>
      <w:r w:rsidRPr="00903BAE">
        <w:rPr>
          <w:szCs w:val="28"/>
          <w:lang w:val="en-US"/>
        </w:rPr>
        <w:t>VII</w:t>
      </w:r>
      <w:r w:rsidRPr="00903BAE">
        <w:rPr>
          <w:szCs w:val="28"/>
          <w:lang w:val="uk-UA"/>
        </w:rPr>
        <w:t xml:space="preserve"> «Про  районний бюджет на 2019 рік»</w:t>
      </w:r>
      <w:r>
        <w:rPr>
          <w:szCs w:val="28"/>
          <w:lang w:val="uk-UA"/>
        </w:rPr>
        <w:t xml:space="preserve"> та додатків до нього                      (зі змінами), рішення ХХХ</w:t>
      </w:r>
      <w:r>
        <w:rPr>
          <w:szCs w:val="28"/>
          <w:lang w:val="en-US"/>
        </w:rPr>
        <w:t>V</w:t>
      </w:r>
      <w:r>
        <w:rPr>
          <w:szCs w:val="28"/>
          <w:lang w:val="uk-UA"/>
        </w:rPr>
        <w:t xml:space="preserve">ІІ сесії </w:t>
      </w:r>
      <w:r w:rsidRPr="003073A5">
        <w:rPr>
          <w:szCs w:val="28"/>
          <w:lang w:val="en-US"/>
        </w:rPr>
        <w:t>VII</w:t>
      </w:r>
      <w:r>
        <w:rPr>
          <w:szCs w:val="28"/>
          <w:lang w:val="uk-UA"/>
        </w:rPr>
        <w:t xml:space="preserve"> скликання від 18.07.2019                        № 78</w:t>
      </w:r>
      <w:r w:rsidRPr="00756529">
        <w:rPr>
          <w:szCs w:val="28"/>
          <w:lang w:val="uk-UA"/>
        </w:rPr>
        <w:t>0</w:t>
      </w:r>
      <w:r>
        <w:rPr>
          <w:szCs w:val="28"/>
          <w:lang w:val="uk-UA"/>
        </w:rPr>
        <w:t>-</w:t>
      </w:r>
      <w:r w:rsidRPr="003073A5">
        <w:rPr>
          <w:szCs w:val="28"/>
          <w:lang w:val="en-US"/>
        </w:rPr>
        <w:t>VII</w:t>
      </w:r>
      <w:r>
        <w:rPr>
          <w:szCs w:val="28"/>
          <w:lang w:val="uk-UA"/>
        </w:rPr>
        <w:t xml:space="preserve"> «Про внесення змін до рішення районної ради</w:t>
      </w:r>
      <w:r w:rsidRPr="003073A5">
        <w:rPr>
          <w:szCs w:val="28"/>
          <w:lang w:val="uk-UA"/>
        </w:rPr>
        <w:t xml:space="preserve"> від </w:t>
      </w:r>
      <w:r w:rsidRPr="002478B8">
        <w:rPr>
          <w:szCs w:val="28"/>
          <w:lang w:val="uk-UA"/>
        </w:rPr>
        <w:t>2</w:t>
      </w:r>
      <w:r w:rsidRPr="003073A5">
        <w:rPr>
          <w:szCs w:val="28"/>
          <w:lang w:val="uk-UA"/>
        </w:rPr>
        <w:t>0.</w:t>
      </w:r>
      <w:r>
        <w:rPr>
          <w:szCs w:val="28"/>
          <w:lang w:val="uk-UA"/>
        </w:rPr>
        <w:t>12.2018</w:t>
      </w:r>
      <w:r w:rsidRPr="003073A5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               </w:t>
      </w:r>
      <w:r w:rsidRPr="00903BAE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</w:t>
      </w:r>
      <w:r w:rsidRPr="00903BAE">
        <w:rPr>
          <w:szCs w:val="28"/>
          <w:lang w:val="uk-UA"/>
        </w:rPr>
        <w:t>686-</w:t>
      </w:r>
      <w:r w:rsidRPr="00903BAE">
        <w:rPr>
          <w:szCs w:val="28"/>
          <w:lang w:val="en-US"/>
        </w:rPr>
        <w:t>VII</w:t>
      </w:r>
      <w:r w:rsidRPr="00903BAE">
        <w:rPr>
          <w:szCs w:val="28"/>
          <w:lang w:val="uk-UA"/>
        </w:rPr>
        <w:t xml:space="preserve"> «Про  районний бюджет на 2019 рік»</w:t>
      </w:r>
      <w:r>
        <w:rPr>
          <w:szCs w:val="28"/>
          <w:lang w:val="uk-UA"/>
        </w:rPr>
        <w:t xml:space="preserve"> та додатків до нього                         (зі змінами), рішення ХХХ</w:t>
      </w:r>
      <w:r>
        <w:rPr>
          <w:szCs w:val="28"/>
          <w:lang w:val="en-US"/>
        </w:rPr>
        <w:t>V</w:t>
      </w:r>
      <w:r>
        <w:rPr>
          <w:szCs w:val="28"/>
          <w:lang w:val="uk-UA"/>
        </w:rPr>
        <w:t xml:space="preserve">ІІІ сесії </w:t>
      </w:r>
      <w:r w:rsidRPr="003073A5">
        <w:rPr>
          <w:szCs w:val="28"/>
          <w:lang w:val="en-US"/>
        </w:rPr>
        <w:t>VII</w:t>
      </w:r>
      <w:r>
        <w:rPr>
          <w:szCs w:val="28"/>
          <w:lang w:val="uk-UA"/>
        </w:rPr>
        <w:t xml:space="preserve"> скликання</w:t>
      </w:r>
      <w:r w:rsidRPr="003073A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від 05.09.2019                             № 793-</w:t>
      </w:r>
      <w:r w:rsidRPr="003073A5">
        <w:rPr>
          <w:szCs w:val="28"/>
          <w:lang w:val="en-US"/>
        </w:rPr>
        <w:t>VII</w:t>
      </w:r>
      <w:r>
        <w:rPr>
          <w:szCs w:val="28"/>
          <w:lang w:val="uk-UA"/>
        </w:rPr>
        <w:t xml:space="preserve"> «Про внесення змін до рішення районної ради</w:t>
      </w:r>
      <w:r w:rsidRPr="003073A5">
        <w:rPr>
          <w:szCs w:val="28"/>
          <w:lang w:val="uk-UA"/>
        </w:rPr>
        <w:t xml:space="preserve"> від </w:t>
      </w:r>
      <w:r w:rsidRPr="002478B8">
        <w:rPr>
          <w:szCs w:val="28"/>
          <w:lang w:val="uk-UA"/>
        </w:rPr>
        <w:t>2</w:t>
      </w:r>
      <w:r w:rsidRPr="003073A5">
        <w:rPr>
          <w:szCs w:val="28"/>
          <w:lang w:val="uk-UA"/>
        </w:rPr>
        <w:t>0.</w:t>
      </w:r>
      <w:r>
        <w:rPr>
          <w:szCs w:val="28"/>
          <w:lang w:val="uk-UA"/>
        </w:rPr>
        <w:t>12</w:t>
      </w:r>
      <w:r w:rsidRPr="003073A5">
        <w:rPr>
          <w:szCs w:val="28"/>
          <w:lang w:val="uk-UA"/>
        </w:rPr>
        <w:t>.</w:t>
      </w:r>
      <w:r>
        <w:rPr>
          <w:szCs w:val="28"/>
          <w:lang w:val="uk-UA"/>
        </w:rPr>
        <w:t>2018</w:t>
      </w:r>
      <w:r w:rsidRPr="003073A5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                  </w:t>
      </w:r>
      <w:r w:rsidRPr="00903BAE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</w:t>
      </w:r>
      <w:r w:rsidRPr="00903BAE">
        <w:rPr>
          <w:szCs w:val="28"/>
          <w:lang w:val="uk-UA"/>
        </w:rPr>
        <w:t>686-</w:t>
      </w:r>
      <w:r w:rsidRPr="00903BAE">
        <w:rPr>
          <w:szCs w:val="28"/>
          <w:lang w:val="en-US"/>
        </w:rPr>
        <w:t>VII</w:t>
      </w:r>
      <w:r w:rsidRPr="00903BAE">
        <w:rPr>
          <w:szCs w:val="28"/>
          <w:lang w:val="uk-UA"/>
        </w:rPr>
        <w:t xml:space="preserve">  «Про  районний бюджет на 2019 рік»</w:t>
      </w:r>
      <w:r>
        <w:rPr>
          <w:szCs w:val="28"/>
          <w:lang w:val="uk-UA"/>
        </w:rPr>
        <w:t xml:space="preserve"> та додатків до нього                       (зі змінами), рішення ХХХ</w:t>
      </w:r>
      <w:r>
        <w:rPr>
          <w:szCs w:val="28"/>
          <w:lang w:val="en-US"/>
        </w:rPr>
        <w:t>V</w:t>
      </w:r>
      <w:r>
        <w:rPr>
          <w:szCs w:val="28"/>
          <w:lang w:val="uk-UA"/>
        </w:rPr>
        <w:t xml:space="preserve">ІІІ сесії </w:t>
      </w:r>
      <w:r w:rsidRPr="003073A5">
        <w:rPr>
          <w:szCs w:val="28"/>
          <w:lang w:val="en-US"/>
        </w:rPr>
        <w:t>VII</w:t>
      </w:r>
      <w:r>
        <w:rPr>
          <w:szCs w:val="28"/>
          <w:lang w:val="uk-UA"/>
        </w:rPr>
        <w:t xml:space="preserve"> скликання від 05.09.2019                       № 792-</w:t>
      </w:r>
      <w:r w:rsidRPr="003073A5">
        <w:rPr>
          <w:szCs w:val="28"/>
          <w:lang w:val="en-US"/>
        </w:rPr>
        <w:t>VII</w:t>
      </w:r>
      <w:r>
        <w:rPr>
          <w:szCs w:val="28"/>
          <w:lang w:val="uk-UA"/>
        </w:rPr>
        <w:t xml:space="preserve"> «Про внесення змін в кошториси бюджетних установ» рішення ХХХІХ сесії </w:t>
      </w:r>
      <w:r w:rsidRPr="003073A5">
        <w:rPr>
          <w:szCs w:val="28"/>
          <w:lang w:val="en-US"/>
        </w:rPr>
        <w:t>VII</w:t>
      </w:r>
      <w:r>
        <w:rPr>
          <w:szCs w:val="28"/>
          <w:lang w:val="uk-UA"/>
        </w:rPr>
        <w:t xml:space="preserve"> скликання від 11.10.2019 № 809-</w:t>
      </w:r>
      <w:r w:rsidRPr="003073A5">
        <w:rPr>
          <w:szCs w:val="28"/>
          <w:lang w:val="en-US"/>
        </w:rPr>
        <w:t>VII</w:t>
      </w:r>
      <w:r>
        <w:rPr>
          <w:szCs w:val="28"/>
          <w:lang w:val="uk-UA"/>
        </w:rPr>
        <w:t xml:space="preserve"> «Про внесення змін до рішення районної ради</w:t>
      </w:r>
      <w:r w:rsidRPr="003073A5">
        <w:rPr>
          <w:szCs w:val="28"/>
          <w:lang w:val="uk-UA"/>
        </w:rPr>
        <w:t xml:space="preserve"> від </w:t>
      </w:r>
      <w:r w:rsidRPr="002478B8">
        <w:rPr>
          <w:szCs w:val="28"/>
          <w:lang w:val="uk-UA"/>
        </w:rPr>
        <w:t>2</w:t>
      </w:r>
      <w:r w:rsidRPr="003073A5">
        <w:rPr>
          <w:szCs w:val="28"/>
          <w:lang w:val="uk-UA"/>
        </w:rPr>
        <w:t>0.</w:t>
      </w:r>
      <w:r>
        <w:rPr>
          <w:szCs w:val="28"/>
          <w:lang w:val="uk-UA"/>
        </w:rPr>
        <w:t>12.2018</w:t>
      </w:r>
      <w:r w:rsidRPr="003073A5">
        <w:rPr>
          <w:szCs w:val="28"/>
          <w:lang w:val="uk-UA"/>
        </w:rPr>
        <w:t xml:space="preserve"> </w:t>
      </w:r>
      <w:r w:rsidRPr="00903BAE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</w:t>
      </w:r>
      <w:r w:rsidRPr="00903BAE">
        <w:rPr>
          <w:szCs w:val="28"/>
          <w:lang w:val="uk-UA"/>
        </w:rPr>
        <w:t>686-</w:t>
      </w:r>
      <w:r w:rsidRPr="00903BAE">
        <w:rPr>
          <w:szCs w:val="28"/>
          <w:lang w:val="en-US"/>
        </w:rPr>
        <w:t>VII</w:t>
      </w:r>
      <w:r w:rsidRPr="00903BAE">
        <w:rPr>
          <w:szCs w:val="28"/>
          <w:lang w:val="uk-UA"/>
        </w:rPr>
        <w:t xml:space="preserve">  «Про  районний бюджет на 2019 рік»</w:t>
      </w:r>
      <w:r>
        <w:rPr>
          <w:szCs w:val="28"/>
          <w:lang w:val="uk-UA"/>
        </w:rPr>
        <w:t xml:space="preserve"> та додатків до нього (зі змінами), р</w:t>
      </w:r>
      <w:r w:rsidRPr="0028304D">
        <w:rPr>
          <w:szCs w:val="28"/>
          <w:lang w:val="uk-UA"/>
        </w:rPr>
        <w:t xml:space="preserve">ішення XL сесії  VII скликання </w:t>
      </w:r>
      <w:r>
        <w:rPr>
          <w:szCs w:val="28"/>
          <w:lang w:val="uk-UA"/>
        </w:rPr>
        <w:t xml:space="preserve">           </w:t>
      </w:r>
      <w:r w:rsidRPr="0028304D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</w:t>
      </w:r>
      <w:r w:rsidRPr="0028304D">
        <w:rPr>
          <w:szCs w:val="28"/>
          <w:lang w:val="uk-UA"/>
        </w:rPr>
        <w:t>820 від 22.11.2019</w:t>
      </w:r>
      <w:r>
        <w:rPr>
          <w:szCs w:val="28"/>
          <w:lang w:val="uk-UA"/>
        </w:rPr>
        <w:t xml:space="preserve"> «</w:t>
      </w:r>
      <w:r w:rsidRPr="0028304D">
        <w:rPr>
          <w:szCs w:val="28"/>
          <w:lang w:val="uk-UA"/>
        </w:rPr>
        <w:t>Про розподіл вільного залишку</w:t>
      </w:r>
      <w:r>
        <w:rPr>
          <w:szCs w:val="28"/>
          <w:lang w:val="uk-UA"/>
        </w:rPr>
        <w:t>», р</w:t>
      </w:r>
      <w:r w:rsidRPr="0028304D">
        <w:rPr>
          <w:szCs w:val="28"/>
          <w:lang w:val="uk-UA"/>
        </w:rPr>
        <w:t>ішення XL сесії  VII скликання від 22.11.2019 №</w:t>
      </w:r>
      <w:r>
        <w:rPr>
          <w:szCs w:val="28"/>
          <w:lang w:val="uk-UA"/>
        </w:rPr>
        <w:t xml:space="preserve"> 821 «</w:t>
      </w:r>
      <w:r w:rsidRPr="0028304D">
        <w:rPr>
          <w:szCs w:val="28"/>
          <w:lang w:val="uk-UA"/>
        </w:rPr>
        <w:t>Про внесення змін в кошториси бюджетних установ</w:t>
      </w:r>
      <w:r>
        <w:rPr>
          <w:szCs w:val="28"/>
          <w:lang w:val="uk-UA"/>
        </w:rPr>
        <w:t>»,</w:t>
      </w:r>
      <w:r w:rsidRPr="0028304D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р</w:t>
      </w:r>
      <w:r w:rsidRPr="0028304D">
        <w:rPr>
          <w:szCs w:val="28"/>
          <w:lang w:val="uk-UA"/>
        </w:rPr>
        <w:t>ішення XL сесії VII скликання від 22.11.2019 №</w:t>
      </w:r>
      <w:r>
        <w:rPr>
          <w:szCs w:val="28"/>
          <w:lang w:val="uk-UA"/>
        </w:rPr>
        <w:t xml:space="preserve"> 822-VII «</w:t>
      </w:r>
      <w:r w:rsidRPr="0028304D">
        <w:rPr>
          <w:szCs w:val="28"/>
          <w:lang w:val="uk-UA"/>
        </w:rPr>
        <w:t xml:space="preserve">Про внесення змін </w:t>
      </w:r>
      <w:r>
        <w:rPr>
          <w:szCs w:val="28"/>
          <w:lang w:val="uk-UA"/>
        </w:rPr>
        <w:t>до рішення районної ради № 686-</w:t>
      </w:r>
      <w:r w:rsidRPr="0028304D">
        <w:rPr>
          <w:szCs w:val="28"/>
          <w:lang w:val="uk-UA"/>
        </w:rPr>
        <w:t>VII  від 20.12.2018</w:t>
      </w:r>
      <w:r>
        <w:rPr>
          <w:szCs w:val="28"/>
          <w:lang w:val="uk-UA"/>
        </w:rPr>
        <w:t xml:space="preserve"> «</w:t>
      </w:r>
      <w:r w:rsidRPr="0028304D">
        <w:rPr>
          <w:szCs w:val="28"/>
          <w:lang w:val="uk-UA"/>
        </w:rPr>
        <w:t>Про</w:t>
      </w:r>
      <w:r>
        <w:rPr>
          <w:szCs w:val="28"/>
          <w:lang w:val="uk-UA"/>
        </w:rPr>
        <w:t xml:space="preserve"> </w:t>
      </w:r>
      <w:r w:rsidRPr="0028304D">
        <w:rPr>
          <w:szCs w:val="28"/>
          <w:lang w:val="uk-UA"/>
        </w:rPr>
        <w:t xml:space="preserve">районний бюджет на </w:t>
      </w:r>
      <w:r>
        <w:rPr>
          <w:szCs w:val="28"/>
          <w:lang w:val="uk-UA"/>
        </w:rPr>
        <w:t>2019 рік» та додатків до нього</w:t>
      </w:r>
      <w:r w:rsidRPr="0028304D">
        <w:rPr>
          <w:szCs w:val="28"/>
          <w:lang w:val="uk-UA"/>
        </w:rPr>
        <w:t xml:space="preserve"> </w:t>
      </w:r>
      <w:r>
        <w:rPr>
          <w:szCs w:val="28"/>
          <w:lang w:val="uk-UA"/>
        </w:rPr>
        <w:t>(</w:t>
      </w:r>
      <w:r w:rsidRPr="0028304D">
        <w:rPr>
          <w:szCs w:val="28"/>
          <w:lang w:val="uk-UA"/>
        </w:rPr>
        <w:t>зі змінами</w:t>
      </w:r>
      <w:r>
        <w:rPr>
          <w:szCs w:val="28"/>
          <w:lang w:val="uk-UA"/>
        </w:rPr>
        <w:t>)</w:t>
      </w:r>
    </w:p>
    <w:p w:rsidR="0083058B" w:rsidRPr="00CC0554" w:rsidRDefault="0083058B" w:rsidP="00CC0554">
      <w:pPr>
        <w:spacing w:line="360" w:lineRule="auto"/>
        <w:jc w:val="both"/>
        <w:rPr>
          <w:sz w:val="16"/>
          <w:szCs w:val="16"/>
          <w:lang w:val="uk-UA"/>
        </w:rPr>
      </w:pPr>
    </w:p>
    <w:p w:rsidR="0083058B" w:rsidRPr="004C678B" w:rsidRDefault="0083058B" w:rsidP="00CC0554">
      <w:pPr>
        <w:spacing w:line="36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>НАКАЗУЮ:</w:t>
      </w:r>
    </w:p>
    <w:p w:rsidR="0083058B" w:rsidRDefault="0083058B" w:rsidP="008E1000">
      <w:pPr>
        <w:spacing w:line="360" w:lineRule="auto"/>
        <w:ind w:right="-1"/>
        <w:jc w:val="both"/>
        <w:rPr>
          <w:szCs w:val="28"/>
          <w:lang w:val="uk-UA"/>
        </w:rPr>
      </w:pPr>
      <w:r>
        <w:rPr>
          <w:szCs w:val="28"/>
          <w:lang w:val="uk-UA"/>
        </w:rPr>
        <w:t>1. Затвердити паспорти бюджетних програм на 2019 рік відділу освіти Валківської районної державної адміністрації за кодами програмної класифікації видатків та кредитування місцевих бюджетів:</w:t>
      </w:r>
    </w:p>
    <w:p w:rsidR="0083058B" w:rsidRDefault="0083058B" w:rsidP="00CC0554">
      <w:pPr>
        <w:spacing w:line="360" w:lineRule="auto"/>
        <w:ind w:right="-185"/>
        <w:jc w:val="both"/>
        <w:rPr>
          <w:szCs w:val="28"/>
          <w:lang w:val="uk-UA"/>
        </w:rPr>
      </w:pPr>
      <w:r>
        <w:rPr>
          <w:szCs w:val="28"/>
          <w:lang w:val="uk-UA"/>
        </w:rPr>
        <w:t>- 0611020 «Надання загальної середньої освіти загальноосвітніми навчальними закладами (в т.ч. школою-дитячим садком, інтернатом при школі), спеціалізованими школами, ліцеями, гімназіями, колегіумами»;</w:t>
      </w:r>
    </w:p>
    <w:p w:rsidR="0083058B" w:rsidRDefault="0083058B" w:rsidP="00CC0554">
      <w:pPr>
        <w:spacing w:line="360" w:lineRule="auto"/>
        <w:ind w:right="-185"/>
        <w:jc w:val="both"/>
        <w:rPr>
          <w:szCs w:val="28"/>
          <w:lang w:val="uk-UA"/>
        </w:rPr>
      </w:pPr>
      <w:r>
        <w:rPr>
          <w:szCs w:val="28"/>
          <w:lang w:val="uk-UA"/>
        </w:rPr>
        <w:t>- 0611161  «Забезпечення діяльності інших закладів у сфері освіти»;</w:t>
      </w:r>
    </w:p>
    <w:p w:rsidR="0083058B" w:rsidRDefault="0083058B" w:rsidP="00CC0554">
      <w:pPr>
        <w:spacing w:line="360" w:lineRule="auto"/>
        <w:ind w:right="-185"/>
        <w:jc w:val="both"/>
        <w:rPr>
          <w:szCs w:val="28"/>
          <w:lang w:val="uk-UA"/>
        </w:rPr>
      </w:pPr>
      <w:r>
        <w:rPr>
          <w:szCs w:val="28"/>
          <w:lang w:val="uk-UA"/>
        </w:rPr>
        <w:t>- 0617366  «Реалізація проектів в рамках Надзвичайної кредитної програми для відновлення України»;</w:t>
      </w:r>
    </w:p>
    <w:p w:rsidR="0083058B" w:rsidRDefault="0083058B" w:rsidP="00CC0554">
      <w:pPr>
        <w:spacing w:line="360" w:lineRule="auto"/>
        <w:ind w:right="-185"/>
        <w:jc w:val="both"/>
        <w:rPr>
          <w:szCs w:val="28"/>
          <w:lang w:val="uk-UA"/>
        </w:rPr>
      </w:pPr>
      <w:r>
        <w:rPr>
          <w:szCs w:val="28"/>
          <w:lang w:val="uk-UA"/>
        </w:rPr>
        <w:t>- 0611150 «</w:t>
      </w:r>
      <w:r w:rsidRPr="0028304D">
        <w:rPr>
          <w:szCs w:val="28"/>
          <w:lang w:val="uk-UA"/>
        </w:rPr>
        <w:t>Методичне забезпечення діяльності навчальних закладів</w:t>
      </w:r>
      <w:r>
        <w:rPr>
          <w:szCs w:val="28"/>
          <w:lang w:val="uk-UA"/>
        </w:rPr>
        <w:t>»;</w:t>
      </w:r>
    </w:p>
    <w:p w:rsidR="0083058B" w:rsidRDefault="0083058B" w:rsidP="00CC0554">
      <w:pPr>
        <w:spacing w:line="360" w:lineRule="auto"/>
        <w:ind w:right="-185"/>
        <w:jc w:val="both"/>
        <w:rPr>
          <w:szCs w:val="28"/>
          <w:lang w:val="uk-UA"/>
        </w:rPr>
      </w:pPr>
      <w:r>
        <w:rPr>
          <w:szCs w:val="28"/>
          <w:lang w:val="uk-UA"/>
        </w:rPr>
        <w:t>- 0611170 «</w:t>
      </w:r>
      <w:r w:rsidRPr="0028304D">
        <w:rPr>
          <w:szCs w:val="28"/>
          <w:lang w:val="uk-UA"/>
        </w:rPr>
        <w:t>Забезпечення діяльності інклюзивно-ресурсних центрів</w:t>
      </w:r>
      <w:r>
        <w:rPr>
          <w:szCs w:val="28"/>
          <w:lang w:val="uk-UA"/>
        </w:rPr>
        <w:t>»;</w:t>
      </w:r>
    </w:p>
    <w:p w:rsidR="0083058B" w:rsidRDefault="0083058B" w:rsidP="00CC0554">
      <w:pPr>
        <w:spacing w:line="360" w:lineRule="auto"/>
        <w:ind w:right="-185"/>
        <w:jc w:val="both"/>
        <w:rPr>
          <w:szCs w:val="28"/>
          <w:lang w:val="uk-UA"/>
        </w:rPr>
      </w:pPr>
      <w:r>
        <w:rPr>
          <w:szCs w:val="28"/>
          <w:lang w:val="uk-UA"/>
        </w:rPr>
        <w:t>- 0611090 «</w:t>
      </w:r>
      <w:r w:rsidRPr="006D678E">
        <w:rPr>
          <w:szCs w:val="28"/>
          <w:lang w:val="uk-UA"/>
        </w:rPr>
        <w:t>Надання позашкільної освіти позашкільними закладами освіти, заходи із позашкільної роботи з дітьми</w:t>
      </w:r>
      <w:r>
        <w:rPr>
          <w:szCs w:val="28"/>
          <w:lang w:val="uk-UA"/>
        </w:rPr>
        <w:t>».</w:t>
      </w:r>
    </w:p>
    <w:p w:rsidR="0083058B" w:rsidRDefault="0083058B" w:rsidP="00CC0554">
      <w:pPr>
        <w:spacing w:line="360" w:lineRule="auto"/>
        <w:ind w:right="-185"/>
        <w:jc w:val="both"/>
        <w:rPr>
          <w:szCs w:val="28"/>
          <w:lang w:val="uk-UA"/>
        </w:rPr>
      </w:pPr>
      <w:r>
        <w:rPr>
          <w:szCs w:val="28"/>
          <w:lang w:val="uk-UA"/>
        </w:rPr>
        <w:t>2. Контроль за виконанням даного наказу залишаю за собою.</w:t>
      </w:r>
    </w:p>
    <w:p w:rsidR="0083058B" w:rsidRDefault="0083058B" w:rsidP="004F277C">
      <w:pPr>
        <w:ind w:left="720" w:right="-185"/>
        <w:jc w:val="both"/>
        <w:rPr>
          <w:szCs w:val="28"/>
          <w:lang w:val="uk-UA"/>
        </w:rPr>
      </w:pPr>
    </w:p>
    <w:p w:rsidR="0083058B" w:rsidRPr="00BB1D2F" w:rsidRDefault="0083058B" w:rsidP="004F277C">
      <w:pPr>
        <w:ind w:left="720" w:right="-185"/>
        <w:jc w:val="both"/>
        <w:rPr>
          <w:szCs w:val="28"/>
        </w:rPr>
      </w:pPr>
    </w:p>
    <w:p w:rsidR="0083058B" w:rsidRDefault="0083058B" w:rsidP="000B6A46">
      <w:pPr>
        <w:ind w:right="-185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Головний спеціаліст</w:t>
      </w:r>
    </w:p>
    <w:p w:rsidR="0083058B" w:rsidRDefault="0083058B" w:rsidP="000B6A46">
      <w:pPr>
        <w:ind w:right="-185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відділу освіти  </w:t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  <w:t xml:space="preserve">                            Н. ТРУСОВА</w:t>
      </w:r>
      <w:bookmarkStart w:id="0" w:name="_GoBack"/>
      <w:bookmarkEnd w:id="0"/>
    </w:p>
    <w:p w:rsidR="0083058B" w:rsidRDefault="0083058B" w:rsidP="000B6A46">
      <w:pPr>
        <w:ind w:right="-185"/>
        <w:jc w:val="both"/>
        <w:rPr>
          <w:b/>
          <w:szCs w:val="28"/>
          <w:lang w:val="uk-UA"/>
        </w:rPr>
      </w:pPr>
    </w:p>
    <w:p w:rsidR="0083058B" w:rsidRPr="000505FF" w:rsidRDefault="0083058B" w:rsidP="000B6A46">
      <w:pPr>
        <w:ind w:right="-185"/>
        <w:jc w:val="both"/>
        <w:rPr>
          <w:sz w:val="22"/>
          <w:szCs w:val="22"/>
          <w:lang w:val="uk-UA"/>
        </w:rPr>
      </w:pPr>
      <w:r w:rsidRPr="000505FF">
        <w:rPr>
          <w:sz w:val="22"/>
          <w:szCs w:val="22"/>
          <w:lang w:val="uk-UA"/>
        </w:rPr>
        <w:t>Власенко Юлія,  5  11  94</w:t>
      </w:r>
    </w:p>
    <w:sectPr w:rsidR="0083058B" w:rsidRPr="000505FF" w:rsidSect="00A52B57">
      <w:headerReference w:type="even" r:id="rId8"/>
      <w:headerReference w:type="default" r:id="rId9"/>
      <w:footerReference w:type="even" r:id="rId10"/>
      <w:pgSz w:w="11906" w:h="16838" w:code="9"/>
      <w:pgMar w:top="289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58B" w:rsidRDefault="0083058B">
      <w:r>
        <w:separator/>
      </w:r>
    </w:p>
  </w:endnote>
  <w:endnote w:type="continuationSeparator" w:id="0">
    <w:p w:rsidR="0083058B" w:rsidRDefault="008305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58B" w:rsidRDefault="0083058B" w:rsidP="00E034D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3058B" w:rsidRDefault="0083058B" w:rsidP="00F3453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58B" w:rsidRDefault="0083058B">
      <w:r>
        <w:separator/>
      </w:r>
    </w:p>
  </w:footnote>
  <w:footnote w:type="continuationSeparator" w:id="0">
    <w:p w:rsidR="0083058B" w:rsidRDefault="008305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58B" w:rsidRDefault="0083058B" w:rsidP="00F3453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3058B" w:rsidRDefault="0083058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58B" w:rsidRPr="00363F7E" w:rsidRDefault="0083058B" w:rsidP="00E034DB">
    <w:pPr>
      <w:pStyle w:val="Header"/>
      <w:framePr w:wrap="around" w:vAnchor="text" w:hAnchor="margin" w:xAlign="center" w:y="1"/>
      <w:rPr>
        <w:rStyle w:val="PageNumber"/>
        <w:color w:val="FFFFFF"/>
      </w:rPr>
    </w:pPr>
    <w:r w:rsidRPr="00363F7E">
      <w:rPr>
        <w:rStyle w:val="PageNumber"/>
        <w:color w:val="FFFFFF"/>
      </w:rPr>
      <w:fldChar w:fldCharType="begin"/>
    </w:r>
    <w:r w:rsidRPr="00363F7E">
      <w:rPr>
        <w:rStyle w:val="PageNumber"/>
        <w:color w:val="FFFFFF"/>
      </w:rPr>
      <w:instrText xml:space="preserve">PAGE  </w:instrText>
    </w:r>
    <w:r w:rsidRPr="00363F7E">
      <w:rPr>
        <w:rStyle w:val="PageNumber"/>
        <w:color w:val="FFFFFF"/>
      </w:rPr>
      <w:fldChar w:fldCharType="separate"/>
    </w:r>
    <w:r>
      <w:rPr>
        <w:rStyle w:val="PageNumber"/>
        <w:noProof/>
        <w:color w:val="FFFFFF"/>
      </w:rPr>
      <w:t>2</w:t>
    </w:r>
    <w:r w:rsidRPr="00363F7E">
      <w:rPr>
        <w:rStyle w:val="PageNumber"/>
        <w:color w:val="FFFFFF"/>
      </w:rPr>
      <w:fldChar w:fldCharType="end"/>
    </w:r>
  </w:p>
  <w:p w:rsidR="0083058B" w:rsidRDefault="0083058B" w:rsidP="00A154F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667E6"/>
    <w:multiLevelType w:val="hybridMultilevel"/>
    <w:tmpl w:val="7C5AF070"/>
    <w:lvl w:ilvl="0" w:tplc="92044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DE7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F96B6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0EFD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C81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C4A4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14B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403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D02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1242C0B"/>
    <w:multiLevelType w:val="hybridMultilevel"/>
    <w:tmpl w:val="832007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A03C53"/>
    <w:multiLevelType w:val="hybridMultilevel"/>
    <w:tmpl w:val="5F723758"/>
    <w:lvl w:ilvl="0" w:tplc="810645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2AEC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7044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7DCB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823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A84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781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A5254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16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D39639D"/>
    <w:multiLevelType w:val="hybridMultilevel"/>
    <w:tmpl w:val="8354A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1A462BE"/>
    <w:multiLevelType w:val="hybridMultilevel"/>
    <w:tmpl w:val="D376F2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4C2E3A85"/>
    <w:multiLevelType w:val="hybridMultilevel"/>
    <w:tmpl w:val="285259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FE55CD3"/>
    <w:multiLevelType w:val="hybridMultilevel"/>
    <w:tmpl w:val="69C41364"/>
    <w:lvl w:ilvl="0" w:tplc="9C2008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406DD1"/>
    <w:multiLevelType w:val="hybridMultilevel"/>
    <w:tmpl w:val="2B884C3C"/>
    <w:lvl w:ilvl="0" w:tplc="4F889C3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AE7A2A"/>
    <w:multiLevelType w:val="hybridMultilevel"/>
    <w:tmpl w:val="EF6ED63A"/>
    <w:lvl w:ilvl="0" w:tplc="246A534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A8B2E86"/>
    <w:multiLevelType w:val="hybridMultilevel"/>
    <w:tmpl w:val="98662A32"/>
    <w:lvl w:ilvl="0" w:tplc="4E822B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E48670D8">
      <w:start w:val="1"/>
      <w:numFmt w:val="decimal"/>
      <w:isLgl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sz w:val="26"/>
      </w:rPr>
    </w:lvl>
    <w:lvl w:ilvl="2" w:tplc="AD0644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C7CDB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47EEE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75CC7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9D672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D1419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7ECCE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6B8935E4"/>
    <w:multiLevelType w:val="multilevel"/>
    <w:tmpl w:val="3628EA9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6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6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6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6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6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sz w:val="26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  <w:sz w:val="26"/>
      </w:rPr>
    </w:lvl>
  </w:abstractNum>
  <w:abstractNum w:abstractNumId="11">
    <w:nsid w:val="794A51EC"/>
    <w:multiLevelType w:val="hybridMultilevel"/>
    <w:tmpl w:val="38A21E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7C330EB6"/>
    <w:multiLevelType w:val="hybridMultilevel"/>
    <w:tmpl w:val="77C427BE"/>
    <w:lvl w:ilvl="0" w:tplc="FD30E05A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num w:numId="1">
    <w:abstractNumId w:val="11"/>
  </w:num>
  <w:num w:numId="2">
    <w:abstractNumId w:val="9"/>
  </w:num>
  <w:num w:numId="3">
    <w:abstractNumId w:val="4"/>
  </w:num>
  <w:num w:numId="4">
    <w:abstractNumId w:val="10"/>
  </w:num>
  <w:num w:numId="5">
    <w:abstractNumId w:val="2"/>
  </w:num>
  <w:num w:numId="6">
    <w:abstractNumId w:val="0"/>
  </w:num>
  <w:num w:numId="7">
    <w:abstractNumId w:val="5"/>
  </w:num>
  <w:num w:numId="8">
    <w:abstractNumId w:val="3"/>
  </w:num>
  <w:num w:numId="9">
    <w:abstractNumId w:val="8"/>
  </w:num>
  <w:num w:numId="10">
    <w:abstractNumId w:val="12"/>
  </w:num>
  <w:num w:numId="11">
    <w:abstractNumId w:val="6"/>
  </w:num>
  <w:num w:numId="12">
    <w:abstractNumId w:val="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1DF8"/>
    <w:rsid w:val="00003BBE"/>
    <w:rsid w:val="00004206"/>
    <w:rsid w:val="00004B78"/>
    <w:rsid w:val="0000540E"/>
    <w:rsid w:val="0002506B"/>
    <w:rsid w:val="0002689C"/>
    <w:rsid w:val="000268DE"/>
    <w:rsid w:val="00034171"/>
    <w:rsid w:val="0004301B"/>
    <w:rsid w:val="000505FF"/>
    <w:rsid w:val="000534AD"/>
    <w:rsid w:val="000544C1"/>
    <w:rsid w:val="00055FB1"/>
    <w:rsid w:val="00061400"/>
    <w:rsid w:val="00061DF8"/>
    <w:rsid w:val="000621C7"/>
    <w:rsid w:val="000642CD"/>
    <w:rsid w:val="00065BCD"/>
    <w:rsid w:val="000731FC"/>
    <w:rsid w:val="000732B0"/>
    <w:rsid w:val="00077DA4"/>
    <w:rsid w:val="00081D30"/>
    <w:rsid w:val="00081D6A"/>
    <w:rsid w:val="00091C88"/>
    <w:rsid w:val="0009243D"/>
    <w:rsid w:val="00093702"/>
    <w:rsid w:val="00096416"/>
    <w:rsid w:val="00097F63"/>
    <w:rsid w:val="000A32A8"/>
    <w:rsid w:val="000A47B4"/>
    <w:rsid w:val="000B1F3E"/>
    <w:rsid w:val="000B3AEE"/>
    <w:rsid w:val="000B3B4B"/>
    <w:rsid w:val="000B6A46"/>
    <w:rsid w:val="000B7F69"/>
    <w:rsid w:val="000C1284"/>
    <w:rsid w:val="000C5780"/>
    <w:rsid w:val="000C5D2E"/>
    <w:rsid w:val="000D03B5"/>
    <w:rsid w:val="000D118D"/>
    <w:rsid w:val="000D208F"/>
    <w:rsid w:val="000D6A13"/>
    <w:rsid w:val="000E214F"/>
    <w:rsid w:val="000E5AB9"/>
    <w:rsid w:val="000E5AFD"/>
    <w:rsid w:val="000E7126"/>
    <w:rsid w:val="000F0A7A"/>
    <w:rsid w:val="000F1EC0"/>
    <w:rsid w:val="000F2770"/>
    <w:rsid w:val="00100DC5"/>
    <w:rsid w:val="0010422A"/>
    <w:rsid w:val="001045BC"/>
    <w:rsid w:val="0010647C"/>
    <w:rsid w:val="00112233"/>
    <w:rsid w:val="001132F8"/>
    <w:rsid w:val="0011490E"/>
    <w:rsid w:val="00121C98"/>
    <w:rsid w:val="00123460"/>
    <w:rsid w:val="001250A3"/>
    <w:rsid w:val="00125F8D"/>
    <w:rsid w:val="00126D4D"/>
    <w:rsid w:val="00137610"/>
    <w:rsid w:val="0014027B"/>
    <w:rsid w:val="00140E8D"/>
    <w:rsid w:val="00141A41"/>
    <w:rsid w:val="00141E2A"/>
    <w:rsid w:val="00142D99"/>
    <w:rsid w:val="00144D08"/>
    <w:rsid w:val="0014520D"/>
    <w:rsid w:val="0014644D"/>
    <w:rsid w:val="00147DEE"/>
    <w:rsid w:val="00153551"/>
    <w:rsid w:val="00154ACB"/>
    <w:rsid w:val="00161DA4"/>
    <w:rsid w:val="00163BB7"/>
    <w:rsid w:val="00172F0B"/>
    <w:rsid w:val="001745AE"/>
    <w:rsid w:val="00176C40"/>
    <w:rsid w:val="00177206"/>
    <w:rsid w:val="00184EB0"/>
    <w:rsid w:val="001930D1"/>
    <w:rsid w:val="0019675F"/>
    <w:rsid w:val="00196E0D"/>
    <w:rsid w:val="001978A9"/>
    <w:rsid w:val="001A0322"/>
    <w:rsid w:val="001A067F"/>
    <w:rsid w:val="001A1C35"/>
    <w:rsid w:val="001A395A"/>
    <w:rsid w:val="001A7AB2"/>
    <w:rsid w:val="001A7AB8"/>
    <w:rsid w:val="001B14BE"/>
    <w:rsid w:val="001B175C"/>
    <w:rsid w:val="001B578C"/>
    <w:rsid w:val="001B71D3"/>
    <w:rsid w:val="001B7C99"/>
    <w:rsid w:val="001C3A2D"/>
    <w:rsid w:val="001C4E94"/>
    <w:rsid w:val="001C5248"/>
    <w:rsid w:val="001C675D"/>
    <w:rsid w:val="001C6F39"/>
    <w:rsid w:val="001D126A"/>
    <w:rsid w:val="001D4046"/>
    <w:rsid w:val="001D6F8E"/>
    <w:rsid w:val="001E0C48"/>
    <w:rsid w:val="001E3E77"/>
    <w:rsid w:val="001E593A"/>
    <w:rsid w:val="001F199D"/>
    <w:rsid w:val="001F4419"/>
    <w:rsid w:val="001F573E"/>
    <w:rsid w:val="001F5D68"/>
    <w:rsid w:val="001F7352"/>
    <w:rsid w:val="001F7A5D"/>
    <w:rsid w:val="002006D5"/>
    <w:rsid w:val="00202C6E"/>
    <w:rsid w:val="0020468C"/>
    <w:rsid w:val="00205535"/>
    <w:rsid w:val="00205710"/>
    <w:rsid w:val="002226D1"/>
    <w:rsid w:val="00222ACA"/>
    <w:rsid w:val="00224B52"/>
    <w:rsid w:val="00226FA1"/>
    <w:rsid w:val="002322EB"/>
    <w:rsid w:val="002323E2"/>
    <w:rsid w:val="00235743"/>
    <w:rsid w:val="00235D70"/>
    <w:rsid w:val="00237B85"/>
    <w:rsid w:val="00241527"/>
    <w:rsid w:val="002435C0"/>
    <w:rsid w:val="00245D5F"/>
    <w:rsid w:val="002478B8"/>
    <w:rsid w:val="00247A89"/>
    <w:rsid w:val="00250D96"/>
    <w:rsid w:val="00255791"/>
    <w:rsid w:val="00257CB8"/>
    <w:rsid w:val="00261971"/>
    <w:rsid w:val="00263199"/>
    <w:rsid w:val="0026415C"/>
    <w:rsid w:val="00264669"/>
    <w:rsid w:val="0026726E"/>
    <w:rsid w:val="00267BBC"/>
    <w:rsid w:val="00270BE5"/>
    <w:rsid w:val="00270FC0"/>
    <w:rsid w:val="00273C5C"/>
    <w:rsid w:val="00273D7C"/>
    <w:rsid w:val="002741D6"/>
    <w:rsid w:val="00276DAB"/>
    <w:rsid w:val="002807BF"/>
    <w:rsid w:val="002818C7"/>
    <w:rsid w:val="0028304D"/>
    <w:rsid w:val="0029318D"/>
    <w:rsid w:val="002947B5"/>
    <w:rsid w:val="002957F2"/>
    <w:rsid w:val="00296AC1"/>
    <w:rsid w:val="00296E59"/>
    <w:rsid w:val="002A131F"/>
    <w:rsid w:val="002A36CB"/>
    <w:rsid w:val="002A57BE"/>
    <w:rsid w:val="002B2364"/>
    <w:rsid w:val="002B71C5"/>
    <w:rsid w:val="002B7B1F"/>
    <w:rsid w:val="002C2316"/>
    <w:rsid w:val="002C2625"/>
    <w:rsid w:val="002C4AD1"/>
    <w:rsid w:val="002D0EB3"/>
    <w:rsid w:val="002D358F"/>
    <w:rsid w:val="002D6D1E"/>
    <w:rsid w:val="002F60D9"/>
    <w:rsid w:val="002F6B33"/>
    <w:rsid w:val="00300B0E"/>
    <w:rsid w:val="00304869"/>
    <w:rsid w:val="003073A5"/>
    <w:rsid w:val="00310C89"/>
    <w:rsid w:val="00312A71"/>
    <w:rsid w:val="003141F3"/>
    <w:rsid w:val="00314A9C"/>
    <w:rsid w:val="003220E3"/>
    <w:rsid w:val="0032391A"/>
    <w:rsid w:val="00327B81"/>
    <w:rsid w:val="00335989"/>
    <w:rsid w:val="0034430C"/>
    <w:rsid w:val="003507F4"/>
    <w:rsid w:val="00351398"/>
    <w:rsid w:val="00351806"/>
    <w:rsid w:val="00351B46"/>
    <w:rsid w:val="003526BE"/>
    <w:rsid w:val="0035650C"/>
    <w:rsid w:val="00363F7E"/>
    <w:rsid w:val="00370695"/>
    <w:rsid w:val="00372071"/>
    <w:rsid w:val="00374DAF"/>
    <w:rsid w:val="00380CF2"/>
    <w:rsid w:val="003837D8"/>
    <w:rsid w:val="003858AA"/>
    <w:rsid w:val="00386FA7"/>
    <w:rsid w:val="003900BE"/>
    <w:rsid w:val="003922F0"/>
    <w:rsid w:val="00392DC4"/>
    <w:rsid w:val="00392E3F"/>
    <w:rsid w:val="0039317F"/>
    <w:rsid w:val="00394169"/>
    <w:rsid w:val="00395314"/>
    <w:rsid w:val="003A167B"/>
    <w:rsid w:val="003B2A6D"/>
    <w:rsid w:val="003B608C"/>
    <w:rsid w:val="003B63D5"/>
    <w:rsid w:val="003C3117"/>
    <w:rsid w:val="003C6BD4"/>
    <w:rsid w:val="003D04C3"/>
    <w:rsid w:val="003E7138"/>
    <w:rsid w:val="003F5EC5"/>
    <w:rsid w:val="00405AE8"/>
    <w:rsid w:val="004066AC"/>
    <w:rsid w:val="004078BE"/>
    <w:rsid w:val="00410B70"/>
    <w:rsid w:val="00410F03"/>
    <w:rsid w:val="00411461"/>
    <w:rsid w:val="004115B9"/>
    <w:rsid w:val="00424EA8"/>
    <w:rsid w:val="0042686D"/>
    <w:rsid w:val="00427EF2"/>
    <w:rsid w:val="00432009"/>
    <w:rsid w:val="00432CB2"/>
    <w:rsid w:val="00433978"/>
    <w:rsid w:val="00436345"/>
    <w:rsid w:val="0044159A"/>
    <w:rsid w:val="00442674"/>
    <w:rsid w:val="0044458E"/>
    <w:rsid w:val="00444EEF"/>
    <w:rsid w:val="00444FEF"/>
    <w:rsid w:val="00445326"/>
    <w:rsid w:val="00454820"/>
    <w:rsid w:val="004554BC"/>
    <w:rsid w:val="00461533"/>
    <w:rsid w:val="00461950"/>
    <w:rsid w:val="0046219E"/>
    <w:rsid w:val="00462A1C"/>
    <w:rsid w:val="0047265E"/>
    <w:rsid w:val="00472FCF"/>
    <w:rsid w:val="00482659"/>
    <w:rsid w:val="00484041"/>
    <w:rsid w:val="004849CB"/>
    <w:rsid w:val="00484C23"/>
    <w:rsid w:val="0048511D"/>
    <w:rsid w:val="00491CC9"/>
    <w:rsid w:val="004920E3"/>
    <w:rsid w:val="004927E8"/>
    <w:rsid w:val="00495DF2"/>
    <w:rsid w:val="004A1EF3"/>
    <w:rsid w:val="004A3483"/>
    <w:rsid w:val="004B1992"/>
    <w:rsid w:val="004B7140"/>
    <w:rsid w:val="004C0DDB"/>
    <w:rsid w:val="004C1DFF"/>
    <w:rsid w:val="004C678B"/>
    <w:rsid w:val="004C7E56"/>
    <w:rsid w:val="004D167D"/>
    <w:rsid w:val="004D33FB"/>
    <w:rsid w:val="004D36B8"/>
    <w:rsid w:val="004E2251"/>
    <w:rsid w:val="004E4269"/>
    <w:rsid w:val="004E600B"/>
    <w:rsid w:val="004F02C0"/>
    <w:rsid w:val="004F17A8"/>
    <w:rsid w:val="004F277C"/>
    <w:rsid w:val="004F664A"/>
    <w:rsid w:val="004F7430"/>
    <w:rsid w:val="0050015B"/>
    <w:rsid w:val="005023C2"/>
    <w:rsid w:val="00504A7C"/>
    <w:rsid w:val="00506C88"/>
    <w:rsid w:val="00506DDC"/>
    <w:rsid w:val="00515386"/>
    <w:rsid w:val="00517B7E"/>
    <w:rsid w:val="00517C83"/>
    <w:rsid w:val="00521F84"/>
    <w:rsid w:val="00522654"/>
    <w:rsid w:val="0052781F"/>
    <w:rsid w:val="0053097E"/>
    <w:rsid w:val="005314B4"/>
    <w:rsid w:val="00531656"/>
    <w:rsid w:val="005346FB"/>
    <w:rsid w:val="005417EC"/>
    <w:rsid w:val="00544454"/>
    <w:rsid w:val="00544807"/>
    <w:rsid w:val="00545008"/>
    <w:rsid w:val="005573C3"/>
    <w:rsid w:val="00557D72"/>
    <w:rsid w:val="00561B43"/>
    <w:rsid w:val="0056529E"/>
    <w:rsid w:val="00565B50"/>
    <w:rsid w:val="00567E73"/>
    <w:rsid w:val="005701A2"/>
    <w:rsid w:val="00570A23"/>
    <w:rsid w:val="005721A9"/>
    <w:rsid w:val="00575091"/>
    <w:rsid w:val="00577372"/>
    <w:rsid w:val="00580DFD"/>
    <w:rsid w:val="00581055"/>
    <w:rsid w:val="005836DB"/>
    <w:rsid w:val="005956B0"/>
    <w:rsid w:val="00596E06"/>
    <w:rsid w:val="00596FB9"/>
    <w:rsid w:val="00597B51"/>
    <w:rsid w:val="005A184B"/>
    <w:rsid w:val="005A1C51"/>
    <w:rsid w:val="005A3241"/>
    <w:rsid w:val="005A5848"/>
    <w:rsid w:val="005A6640"/>
    <w:rsid w:val="005A7113"/>
    <w:rsid w:val="005B0BE3"/>
    <w:rsid w:val="005B1679"/>
    <w:rsid w:val="005B3BEF"/>
    <w:rsid w:val="005C25B2"/>
    <w:rsid w:val="005C7EB4"/>
    <w:rsid w:val="005D05ED"/>
    <w:rsid w:val="005D2BCE"/>
    <w:rsid w:val="005E19A4"/>
    <w:rsid w:val="005E1E49"/>
    <w:rsid w:val="005F0228"/>
    <w:rsid w:val="005F18BA"/>
    <w:rsid w:val="005F4F0F"/>
    <w:rsid w:val="005F5209"/>
    <w:rsid w:val="005F7BE0"/>
    <w:rsid w:val="0060117E"/>
    <w:rsid w:val="00603E1D"/>
    <w:rsid w:val="00605C73"/>
    <w:rsid w:val="0060609C"/>
    <w:rsid w:val="006075B7"/>
    <w:rsid w:val="00611958"/>
    <w:rsid w:val="0061205D"/>
    <w:rsid w:val="00613DEC"/>
    <w:rsid w:val="00613E76"/>
    <w:rsid w:val="00616D99"/>
    <w:rsid w:val="00622D84"/>
    <w:rsid w:val="006351E8"/>
    <w:rsid w:val="00635ED3"/>
    <w:rsid w:val="00640237"/>
    <w:rsid w:val="006431CA"/>
    <w:rsid w:val="00652657"/>
    <w:rsid w:val="00661A1C"/>
    <w:rsid w:val="0066217A"/>
    <w:rsid w:val="00665ABA"/>
    <w:rsid w:val="00666735"/>
    <w:rsid w:val="00671FBB"/>
    <w:rsid w:val="006728F0"/>
    <w:rsid w:val="006737E0"/>
    <w:rsid w:val="00681651"/>
    <w:rsid w:val="00687106"/>
    <w:rsid w:val="006879AE"/>
    <w:rsid w:val="00694014"/>
    <w:rsid w:val="006A434F"/>
    <w:rsid w:val="006B1CA4"/>
    <w:rsid w:val="006B21A8"/>
    <w:rsid w:val="006D678E"/>
    <w:rsid w:val="006D716C"/>
    <w:rsid w:val="006E0434"/>
    <w:rsid w:val="006E30EE"/>
    <w:rsid w:val="006E42FF"/>
    <w:rsid w:val="006E5470"/>
    <w:rsid w:val="006E7593"/>
    <w:rsid w:val="006F4865"/>
    <w:rsid w:val="006F531E"/>
    <w:rsid w:val="007014A4"/>
    <w:rsid w:val="00701911"/>
    <w:rsid w:val="00707D4D"/>
    <w:rsid w:val="00711190"/>
    <w:rsid w:val="007124F3"/>
    <w:rsid w:val="007203D3"/>
    <w:rsid w:val="00722469"/>
    <w:rsid w:val="00725B22"/>
    <w:rsid w:val="007275DC"/>
    <w:rsid w:val="007279D2"/>
    <w:rsid w:val="00730F1D"/>
    <w:rsid w:val="00736D45"/>
    <w:rsid w:val="00737F77"/>
    <w:rsid w:val="00745976"/>
    <w:rsid w:val="00746821"/>
    <w:rsid w:val="00756529"/>
    <w:rsid w:val="00757C10"/>
    <w:rsid w:val="00757D56"/>
    <w:rsid w:val="00761FCC"/>
    <w:rsid w:val="00764787"/>
    <w:rsid w:val="00766E09"/>
    <w:rsid w:val="00766F81"/>
    <w:rsid w:val="007677AB"/>
    <w:rsid w:val="00767FF4"/>
    <w:rsid w:val="00771254"/>
    <w:rsid w:val="0077153B"/>
    <w:rsid w:val="0077335F"/>
    <w:rsid w:val="00773F63"/>
    <w:rsid w:val="00774A21"/>
    <w:rsid w:val="00775AD2"/>
    <w:rsid w:val="00776BBB"/>
    <w:rsid w:val="00777E87"/>
    <w:rsid w:val="007815E3"/>
    <w:rsid w:val="00783F7A"/>
    <w:rsid w:val="00791EE2"/>
    <w:rsid w:val="007A0955"/>
    <w:rsid w:val="007A0F62"/>
    <w:rsid w:val="007A6E27"/>
    <w:rsid w:val="007B004C"/>
    <w:rsid w:val="007B3BAB"/>
    <w:rsid w:val="007B6435"/>
    <w:rsid w:val="007B713F"/>
    <w:rsid w:val="007C7A9A"/>
    <w:rsid w:val="007D2173"/>
    <w:rsid w:val="007D22A7"/>
    <w:rsid w:val="007D373C"/>
    <w:rsid w:val="007D66F3"/>
    <w:rsid w:val="007E0CCE"/>
    <w:rsid w:val="007E467B"/>
    <w:rsid w:val="007F1978"/>
    <w:rsid w:val="0080121A"/>
    <w:rsid w:val="00801CED"/>
    <w:rsid w:val="00802CF3"/>
    <w:rsid w:val="0080404C"/>
    <w:rsid w:val="00814DB1"/>
    <w:rsid w:val="00817B03"/>
    <w:rsid w:val="00826641"/>
    <w:rsid w:val="0082777C"/>
    <w:rsid w:val="0083058B"/>
    <w:rsid w:val="00831095"/>
    <w:rsid w:val="0083168E"/>
    <w:rsid w:val="008404EA"/>
    <w:rsid w:val="0084072B"/>
    <w:rsid w:val="00840F9C"/>
    <w:rsid w:val="00843A53"/>
    <w:rsid w:val="00844692"/>
    <w:rsid w:val="00847D9C"/>
    <w:rsid w:val="00850AA3"/>
    <w:rsid w:val="00853138"/>
    <w:rsid w:val="00854EAF"/>
    <w:rsid w:val="00857750"/>
    <w:rsid w:val="00864913"/>
    <w:rsid w:val="00865334"/>
    <w:rsid w:val="008672BA"/>
    <w:rsid w:val="008678CF"/>
    <w:rsid w:val="008707EF"/>
    <w:rsid w:val="00870882"/>
    <w:rsid w:val="00870F20"/>
    <w:rsid w:val="0087510D"/>
    <w:rsid w:val="008759FE"/>
    <w:rsid w:val="00880049"/>
    <w:rsid w:val="00880430"/>
    <w:rsid w:val="00880DA9"/>
    <w:rsid w:val="00885590"/>
    <w:rsid w:val="00885942"/>
    <w:rsid w:val="008A117B"/>
    <w:rsid w:val="008A2424"/>
    <w:rsid w:val="008A64B5"/>
    <w:rsid w:val="008B3D26"/>
    <w:rsid w:val="008B5FFD"/>
    <w:rsid w:val="008C683A"/>
    <w:rsid w:val="008D1B22"/>
    <w:rsid w:val="008D6BED"/>
    <w:rsid w:val="008E1000"/>
    <w:rsid w:val="008E2E0C"/>
    <w:rsid w:val="008E2E42"/>
    <w:rsid w:val="008F163E"/>
    <w:rsid w:val="008F4B15"/>
    <w:rsid w:val="008F7C16"/>
    <w:rsid w:val="009034F6"/>
    <w:rsid w:val="00903BAE"/>
    <w:rsid w:val="00903FC2"/>
    <w:rsid w:val="00904195"/>
    <w:rsid w:val="00904398"/>
    <w:rsid w:val="0090708B"/>
    <w:rsid w:val="00910E46"/>
    <w:rsid w:val="0091145A"/>
    <w:rsid w:val="00912E49"/>
    <w:rsid w:val="00913713"/>
    <w:rsid w:val="00914DED"/>
    <w:rsid w:val="00917597"/>
    <w:rsid w:val="00920A62"/>
    <w:rsid w:val="00924D62"/>
    <w:rsid w:val="0092519C"/>
    <w:rsid w:val="00930045"/>
    <w:rsid w:val="0093020C"/>
    <w:rsid w:val="00931234"/>
    <w:rsid w:val="009325A5"/>
    <w:rsid w:val="00934092"/>
    <w:rsid w:val="0094572B"/>
    <w:rsid w:val="00945EDB"/>
    <w:rsid w:val="00945EE3"/>
    <w:rsid w:val="0094694C"/>
    <w:rsid w:val="00946A7F"/>
    <w:rsid w:val="00955740"/>
    <w:rsid w:val="009563F1"/>
    <w:rsid w:val="009566C8"/>
    <w:rsid w:val="0096122D"/>
    <w:rsid w:val="009638D6"/>
    <w:rsid w:val="00965C4B"/>
    <w:rsid w:val="00966556"/>
    <w:rsid w:val="00966FE4"/>
    <w:rsid w:val="0097015B"/>
    <w:rsid w:val="009730B3"/>
    <w:rsid w:val="009767DE"/>
    <w:rsid w:val="0098110E"/>
    <w:rsid w:val="0098202E"/>
    <w:rsid w:val="00986D57"/>
    <w:rsid w:val="009912FB"/>
    <w:rsid w:val="00994542"/>
    <w:rsid w:val="00994D45"/>
    <w:rsid w:val="009A35EF"/>
    <w:rsid w:val="009A367E"/>
    <w:rsid w:val="009A5E83"/>
    <w:rsid w:val="009B1F34"/>
    <w:rsid w:val="009B37D8"/>
    <w:rsid w:val="009B7703"/>
    <w:rsid w:val="009C2184"/>
    <w:rsid w:val="009C342D"/>
    <w:rsid w:val="009C44B4"/>
    <w:rsid w:val="009C4993"/>
    <w:rsid w:val="009E46FB"/>
    <w:rsid w:val="009F15F2"/>
    <w:rsid w:val="009F61F4"/>
    <w:rsid w:val="009F6DAB"/>
    <w:rsid w:val="00A007B5"/>
    <w:rsid w:val="00A03A3D"/>
    <w:rsid w:val="00A05084"/>
    <w:rsid w:val="00A06A82"/>
    <w:rsid w:val="00A107C1"/>
    <w:rsid w:val="00A10A75"/>
    <w:rsid w:val="00A1141F"/>
    <w:rsid w:val="00A154F8"/>
    <w:rsid w:val="00A17EC1"/>
    <w:rsid w:val="00A211FC"/>
    <w:rsid w:val="00A22650"/>
    <w:rsid w:val="00A25C75"/>
    <w:rsid w:val="00A26820"/>
    <w:rsid w:val="00A31CFF"/>
    <w:rsid w:val="00A41716"/>
    <w:rsid w:val="00A423B9"/>
    <w:rsid w:val="00A45056"/>
    <w:rsid w:val="00A45B1C"/>
    <w:rsid w:val="00A50DE9"/>
    <w:rsid w:val="00A52B57"/>
    <w:rsid w:val="00A55D04"/>
    <w:rsid w:val="00A60349"/>
    <w:rsid w:val="00A635E8"/>
    <w:rsid w:val="00A6589B"/>
    <w:rsid w:val="00A714CE"/>
    <w:rsid w:val="00A75EA1"/>
    <w:rsid w:val="00A8185B"/>
    <w:rsid w:val="00A85397"/>
    <w:rsid w:val="00A87955"/>
    <w:rsid w:val="00A905CE"/>
    <w:rsid w:val="00A93435"/>
    <w:rsid w:val="00A93554"/>
    <w:rsid w:val="00A96750"/>
    <w:rsid w:val="00A96B5C"/>
    <w:rsid w:val="00AA15B0"/>
    <w:rsid w:val="00AA4152"/>
    <w:rsid w:val="00AA60A8"/>
    <w:rsid w:val="00AA62C9"/>
    <w:rsid w:val="00AB4D91"/>
    <w:rsid w:val="00AC0BF4"/>
    <w:rsid w:val="00AC1E44"/>
    <w:rsid w:val="00AC20C7"/>
    <w:rsid w:val="00AC24D8"/>
    <w:rsid w:val="00AC56C6"/>
    <w:rsid w:val="00AD55A7"/>
    <w:rsid w:val="00AD60BB"/>
    <w:rsid w:val="00AD728C"/>
    <w:rsid w:val="00AE0C07"/>
    <w:rsid w:val="00AE0D6C"/>
    <w:rsid w:val="00AE1618"/>
    <w:rsid w:val="00AE3F73"/>
    <w:rsid w:val="00AF352C"/>
    <w:rsid w:val="00AF56E4"/>
    <w:rsid w:val="00B0414F"/>
    <w:rsid w:val="00B05AF4"/>
    <w:rsid w:val="00B05F09"/>
    <w:rsid w:val="00B06F56"/>
    <w:rsid w:val="00B14687"/>
    <w:rsid w:val="00B15FDC"/>
    <w:rsid w:val="00B17190"/>
    <w:rsid w:val="00B24534"/>
    <w:rsid w:val="00B2484E"/>
    <w:rsid w:val="00B26BF4"/>
    <w:rsid w:val="00B36889"/>
    <w:rsid w:val="00B41C85"/>
    <w:rsid w:val="00B43B52"/>
    <w:rsid w:val="00B46D1F"/>
    <w:rsid w:val="00B520AE"/>
    <w:rsid w:val="00B52166"/>
    <w:rsid w:val="00B56336"/>
    <w:rsid w:val="00B613CA"/>
    <w:rsid w:val="00B6715E"/>
    <w:rsid w:val="00B6716A"/>
    <w:rsid w:val="00B67F27"/>
    <w:rsid w:val="00B67FD3"/>
    <w:rsid w:val="00B703F5"/>
    <w:rsid w:val="00B71BAB"/>
    <w:rsid w:val="00B71E2C"/>
    <w:rsid w:val="00B72488"/>
    <w:rsid w:val="00B74CB9"/>
    <w:rsid w:val="00B823FF"/>
    <w:rsid w:val="00B8522E"/>
    <w:rsid w:val="00B8552A"/>
    <w:rsid w:val="00B86969"/>
    <w:rsid w:val="00B90F16"/>
    <w:rsid w:val="00B97B9C"/>
    <w:rsid w:val="00BA1F1D"/>
    <w:rsid w:val="00BA2096"/>
    <w:rsid w:val="00BA460F"/>
    <w:rsid w:val="00BA526B"/>
    <w:rsid w:val="00BA6156"/>
    <w:rsid w:val="00BA67D7"/>
    <w:rsid w:val="00BB0190"/>
    <w:rsid w:val="00BB1D2F"/>
    <w:rsid w:val="00BB35E5"/>
    <w:rsid w:val="00BB5DA0"/>
    <w:rsid w:val="00BC0403"/>
    <w:rsid w:val="00BC40B8"/>
    <w:rsid w:val="00BC4657"/>
    <w:rsid w:val="00BC5AD7"/>
    <w:rsid w:val="00BD0386"/>
    <w:rsid w:val="00BD173A"/>
    <w:rsid w:val="00BF3C60"/>
    <w:rsid w:val="00BF4040"/>
    <w:rsid w:val="00BF52DF"/>
    <w:rsid w:val="00C02276"/>
    <w:rsid w:val="00C03532"/>
    <w:rsid w:val="00C10619"/>
    <w:rsid w:val="00C11736"/>
    <w:rsid w:val="00C142A7"/>
    <w:rsid w:val="00C159FD"/>
    <w:rsid w:val="00C17964"/>
    <w:rsid w:val="00C22341"/>
    <w:rsid w:val="00C25C21"/>
    <w:rsid w:val="00C30985"/>
    <w:rsid w:val="00C31168"/>
    <w:rsid w:val="00C37ACC"/>
    <w:rsid w:val="00C415CA"/>
    <w:rsid w:val="00C43CAE"/>
    <w:rsid w:val="00C445F6"/>
    <w:rsid w:val="00C47D16"/>
    <w:rsid w:val="00C47DD9"/>
    <w:rsid w:val="00C55D3E"/>
    <w:rsid w:val="00C57E6C"/>
    <w:rsid w:val="00C62683"/>
    <w:rsid w:val="00C6283D"/>
    <w:rsid w:val="00C65893"/>
    <w:rsid w:val="00C661E7"/>
    <w:rsid w:val="00C669EF"/>
    <w:rsid w:val="00C67070"/>
    <w:rsid w:val="00C71E94"/>
    <w:rsid w:val="00C73D2A"/>
    <w:rsid w:val="00C76106"/>
    <w:rsid w:val="00C76B66"/>
    <w:rsid w:val="00C80E4C"/>
    <w:rsid w:val="00C813E3"/>
    <w:rsid w:val="00C82A4C"/>
    <w:rsid w:val="00C92430"/>
    <w:rsid w:val="00C94299"/>
    <w:rsid w:val="00C94A9B"/>
    <w:rsid w:val="00C9502A"/>
    <w:rsid w:val="00C96815"/>
    <w:rsid w:val="00CA05C5"/>
    <w:rsid w:val="00CA19A9"/>
    <w:rsid w:val="00CA64C1"/>
    <w:rsid w:val="00CA68F4"/>
    <w:rsid w:val="00CA6D7A"/>
    <w:rsid w:val="00CB1AD6"/>
    <w:rsid w:val="00CB3897"/>
    <w:rsid w:val="00CB54C5"/>
    <w:rsid w:val="00CB5524"/>
    <w:rsid w:val="00CC0554"/>
    <w:rsid w:val="00CC0F42"/>
    <w:rsid w:val="00CC7A5F"/>
    <w:rsid w:val="00CD07E3"/>
    <w:rsid w:val="00CD0F25"/>
    <w:rsid w:val="00CD145E"/>
    <w:rsid w:val="00CD2F63"/>
    <w:rsid w:val="00CD754C"/>
    <w:rsid w:val="00CE2275"/>
    <w:rsid w:val="00CE478C"/>
    <w:rsid w:val="00CE49E0"/>
    <w:rsid w:val="00CE73A3"/>
    <w:rsid w:val="00CF4A2A"/>
    <w:rsid w:val="00D00155"/>
    <w:rsid w:val="00D0405A"/>
    <w:rsid w:val="00D05569"/>
    <w:rsid w:val="00D05938"/>
    <w:rsid w:val="00D13184"/>
    <w:rsid w:val="00D1443B"/>
    <w:rsid w:val="00D2052C"/>
    <w:rsid w:val="00D20B2A"/>
    <w:rsid w:val="00D24746"/>
    <w:rsid w:val="00D2757F"/>
    <w:rsid w:val="00D322D1"/>
    <w:rsid w:val="00D32BED"/>
    <w:rsid w:val="00D340EC"/>
    <w:rsid w:val="00D37715"/>
    <w:rsid w:val="00D419AC"/>
    <w:rsid w:val="00D42E77"/>
    <w:rsid w:val="00D542EB"/>
    <w:rsid w:val="00D55175"/>
    <w:rsid w:val="00D575B0"/>
    <w:rsid w:val="00D61F5E"/>
    <w:rsid w:val="00D63E38"/>
    <w:rsid w:val="00D70019"/>
    <w:rsid w:val="00D71A26"/>
    <w:rsid w:val="00D73A82"/>
    <w:rsid w:val="00D740C2"/>
    <w:rsid w:val="00D744B4"/>
    <w:rsid w:val="00D87A4D"/>
    <w:rsid w:val="00D91D64"/>
    <w:rsid w:val="00D97B96"/>
    <w:rsid w:val="00DA779D"/>
    <w:rsid w:val="00DB65EB"/>
    <w:rsid w:val="00DC2A3B"/>
    <w:rsid w:val="00DC5B96"/>
    <w:rsid w:val="00DC6E3C"/>
    <w:rsid w:val="00DC79EE"/>
    <w:rsid w:val="00DD053C"/>
    <w:rsid w:val="00DE2205"/>
    <w:rsid w:val="00DE2CB5"/>
    <w:rsid w:val="00DE3E6B"/>
    <w:rsid w:val="00DE41FC"/>
    <w:rsid w:val="00DE7846"/>
    <w:rsid w:val="00DF0DEA"/>
    <w:rsid w:val="00DF6CD4"/>
    <w:rsid w:val="00DF6D6D"/>
    <w:rsid w:val="00E0299D"/>
    <w:rsid w:val="00E03105"/>
    <w:rsid w:val="00E034DB"/>
    <w:rsid w:val="00E03571"/>
    <w:rsid w:val="00E035B7"/>
    <w:rsid w:val="00E03CC5"/>
    <w:rsid w:val="00E0526D"/>
    <w:rsid w:val="00E114B5"/>
    <w:rsid w:val="00E129D5"/>
    <w:rsid w:val="00E1491E"/>
    <w:rsid w:val="00E21384"/>
    <w:rsid w:val="00E26D52"/>
    <w:rsid w:val="00E32C76"/>
    <w:rsid w:val="00E35609"/>
    <w:rsid w:val="00E41366"/>
    <w:rsid w:val="00E443A3"/>
    <w:rsid w:val="00E45333"/>
    <w:rsid w:val="00E464E2"/>
    <w:rsid w:val="00E5175F"/>
    <w:rsid w:val="00E54FE7"/>
    <w:rsid w:val="00E569CF"/>
    <w:rsid w:val="00E63903"/>
    <w:rsid w:val="00E63E7F"/>
    <w:rsid w:val="00E65275"/>
    <w:rsid w:val="00E66906"/>
    <w:rsid w:val="00E713F6"/>
    <w:rsid w:val="00E71AE1"/>
    <w:rsid w:val="00E73A62"/>
    <w:rsid w:val="00E73C5B"/>
    <w:rsid w:val="00E8310A"/>
    <w:rsid w:val="00E85C2B"/>
    <w:rsid w:val="00E86472"/>
    <w:rsid w:val="00E86703"/>
    <w:rsid w:val="00E903D0"/>
    <w:rsid w:val="00E913FD"/>
    <w:rsid w:val="00E92521"/>
    <w:rsid w:val="00EA188D"/>
    <w:rsid w:val="00EA2E93"/>
    <w:rsid w:val="00EA727F"/>
    <w:rsid w:val="00EB0C8D"/>
    <w:rsid w:val="00EC0B9B"/>
    <w:rsid w:val="00EC28AE"/>
    <w:rsid w:val="00EC6928"/>
    <w:rsid w:val="00EC70EC"/>
    <w:rsid w:val="00EC7A9C"/>
    <w:rsid w:val="00ED2108"/>
    <w:rsid w:val="00ED5749"/>
    <w:rsid w:val="00ED5EDE"/>
    <w:rsid w:val="00ED712E"/>
    <w:rsid w:val="00EE113E"/>
    <w:rsid w:val="00EE39E2"/>
    <w:rsid w:val="00EF24D7"/>
    <w:rsid w:val="00EF766C"/>
    <w:rsid w:val="00F00263"/>
    <w:rsid w:val="00F028C9"/>
    <w:rsid w:val="00F12AC6"/>
    <w:rsid w:val="00F12B3F"/>
    <w:rsid w:val="00F15D93"/>
    <w:rsid w:val="00F16506"/>
    <w:rsid w:val="00F210BC"/>
    <w:rsid w:val="00F24C14"/>
    <w:rsid w:val="00F24C6E"/>
    <w:rsid w:val="00F25812"/>
    <w:rsid w:val="00F2760E"/>
    <w:rsid w:val="00F27DBE"/>
    <w:rsid w:val="00F32E56"/>
    <w:rsid w:val="00F34538"/>
    <w:rsid w:val="00F34B32"/>
    <w:rsid w:val="00F36E57"/>
    <w:rsid w:val="00F37F90"/>
    <w:rsid w:val="00F40692"/>
    <w:rsid w:val="00F41757"/>
    <w:rsid w:val="00F4262C"/>
    <w:rsid w:val="00F51174"/>
    <w:rsid w:val="00F53BEB"/>
    <w:rsid w:val="00F633D3"/>
    <w:rsid w:val="00F671F8"/>
    <w:rsid w:val="00F67D75"/>
    <w:rsid w:val="00F724FF"/>
    <w:rsid w:val="00F732B9"/>
    <w:rsid w:val="00F75E39"/>
    <w:rsid w:val="00F81467"/>
    <w:rsid w:val="00F844EF"/>
    <w:rsid w:val="00F924C9"/>
    <w:rsid w:val="00F96524"/>
    <w:rsid w:val="00F96910"/>
    <w:rsid w:val="00FA01B9"/>
    <w:rsid w:val="00FA0954"/>
    <w:rsid w:val="00FA5E1B"/>
    <w:rsid w:val="00FB04DA"/>
    <w:rsid w:val="00FB30E4"/>
    <w:rsid w:val="00FB4465"/>
    <w:rsid w:val="00FB7458"/>
    <w:rsid w:val="00FC405F"/>
    <w:rsid w:val="00FD4346"/>
    <w:rsid w:val="00FD627C"/>
    <w:rsid w:val="00FD6497"/>
    <w:rsid w:val="00FD7435"/>
    <w:rsid w:val="00FE2DD3"/>
    <w:rsid w:val="00FE3BC5"/>
    <w:rsid w:val="00FE4486"/>
    <w:rsid w:val="00FE53DC"/>
    <w:rsid w:val="00FF1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31F"/>
    <w:rPr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A131F"/>
    <w:pPr>
      <w:keepNext/>
      <w:jc w:val="both"/>
      <w:outlineLvl w:val="0"/>
    </w:pPr>
    <w:rPr>
      <w:b/>
      <w:bCs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A131F"/>
    <w:pPr>
      <w:keepNext/>
      <w:outlineLvl w:val="1"/>
    </w:pPr>
    <w:rPr>
      <w:b/>
      <w:sz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2A131F"/>
    <w:pPr>
      <w:ind w:firstLine="540"/>
      <w:jc w:val="both"/>
    </w:pPr>
    <w:rPr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A3483"/>
    <w:rPr>
      <w:rFonts w:cs="Times New Roman"/>
      <w:sz w:val="24"/>
      <w:lang w:val="uk-UA" w:eastAsia="ru-RU"/>
    </w:rPr>
  </w:style>
  <w:style w:type="character" w:styleId="Hyperlink">
    <w:name w:val="Hyperlink"/>
    <w:basedOn w:val="DefaultParagraphFont"/>
    <w:uiPriority w:val="99"/>
    <w:rsid w:val="002A131F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2A13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paragraph" w:styleId="BodyTextIndent2">
    <w:name w:val="Body Text Indent 2"/>
    <w:basedOn w:val="Normal"/>
    <w:link w:val="BodyTextIndent2Char"/>
    <w:uiPriority w:val="99"/>
    <w:rsid w:val="002A13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900"/>
      <w:jc w:val="both"/>
    </w:pPr>
    <w:rPr>
      <w:sz w:val="26"/>
      <w:lang w:val="uk-U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0D208F"/>
    <w:pPr>
      <w:jc w:val="center"/>
    </w:pPr>
    <w:rPr>
      <w:b/>
      <w:sz w:val="24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Footer">
    <w:name w:val="footer"/>
    <w:basedOn w:val="Normal"/>
    <w:link w:val="FooterChar"/>
    <w:uiPriority w:val="99"/>
    <w:rsid w:val="000D208F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93123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2957F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2957F2"/>
    <w:rPr>
      <w:rFonts w:cs="Times New Roman"/>
    </w:rPr>
  </w:style>
  <w:style w:type="paragraph" w:customStyle="1" w:styleId="a">
    <w:name w:val="Знак Знак Знак Знак Знак Знак"/>
    <w:basedOn w:val="Normal"/>
    <w:autoRedefine/>
    <w:uiPriority w:val="99"/>
    <w:rsid w:val="00264669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character" w:customStyle="1" w:styleId="a0">
    <w:name w:val="Знак Знак"/>
    <w:uiPriority w:val="99"/>
    <w:locked/>
    <w:rsid w:val="00AE3F73"/>
    <w:rPr>
      <w:sz w:val="24"/>
      <w:lang w:val="uk-UA" w:eastAsia="ru-RU"/>
    </w:rPr>
  </w:style>
  <w:style w:type="paragraph" w:customStyle="1" w:styleId="a1">
    <w:name w:val="Стиль"/>
    <w:basedOn w:val="Normal"/>
    <w:autoRedefine/>
    <w:uiPriority w:val="99"/>
    <w:rsid w:val="00945EDB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paragraph" w:customStyle="1" w:styleId="a2">
    <w:name w:val="Знак"/>
    <w:basedOn w:val="Normal"/>
    <w:autoRedefine/>
    <w:uiPriority w:val="99"/>
    <w:rsid w:val="005F7BE0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2F60D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cs="Times New Roman"/>
      <w:sz w:val="16"/>
      <w:szCs w:val="16"/>
    </w:rPr>
  </w:style>
  <w:style w:type="table" w:styleId="TableGrid">
    <w:name w:val="Table Grid"/>
    <w:basedOn w:val="TableNormal"/>
    <w:uiPriority w:val="99"/>
    <w:rsid w:val="00202C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CC0F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uk-UA" w:eastAsia="uk-U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Pr>
      <w:rFonts w:ascii="Courier New" w:hAnsi="Courier New" w:cs="Courier New"/>
      <w:sz w:val="20"/>
      <w:szCs w:val="20"/>
    </w:rPr>
  </w:style>
  <w:style w:type="paragraph" w:customStyle="1" w:styleId="a3">
    <w:name w:val="Знак Знак Знак Знак Знак Знак Знак Знак Знак Знак Знак Знак Знак Знак Знак Знак Знак Знак"/>
    <w:basedOn w:val="Normal"/>
    <w:uiPriority w:val="99"/>
    <w:rsid w:val="00F924C9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33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33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3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33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33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3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33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3</Pages>
  <Words>638</Words>
  <Characters>3637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</dc:creator>
  <cp:keywords/>
  <dc:description/>
  <cp:lastModifiedBy>Galya</cp:lastModifiedBy>
  <cp:revision>8</cp:revision>
  <cp:lastPrinted>2019-10-21T13:07:00Z</cp:lastPrinted>
  <dcterms:created xsi:type="dcterms:W3CDTF">2019-10-21T13:08:00Z</dcterms:created>
  <dcterms:modified xsi:type="dcterms:W3CDTF">2020-01-03T09:53:00Z</dcterms:modified>
</cp:coreProperties>
</file>